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783" w:rsidRDefault="008B3783" w:rsidP="00DB5E27">
      <w:pPr>
        <w:jc w:val="center"/>
        <w:rPr>
          <w:b/>
        </w:rPr>
      </w:pPr>
      <w:r w:rsidRPr="00482973">
        <w:rPr>
          <w:b/>
        </w:rPr>
        <w:t xml:space="preserve">PURSAKLAR İMAM HATİP ORTAOKULU 2015-2016 </w:t>
      </w:r>
    </w:p>
    <w:p w:rsidR="008B3783" w:rsidRPr="00482973" w:rsidRDefault="008B3783" w:rsidP="00DB5E27">
      <w:pPr>
        <w:jc w:val="center"/>
        <w:rPr>
          <w:b/>
        </w:rPr>
      </w:pPr>
      <w:r w:rsidRPr="00482973">
        <w:rPr>
          <w:b/>
        </w:rPr>
        <w:t>II. DÖNEM 1. FEN BİLİMLERİ YAZILISI</w:t>
      </w:r>
    </w:p>
    <w:p w:rsidR="008B3783" w:rsidRPr="00482973" w:rsidRDefault="008B3783" w:rsidP="00DB5E27">
      <w:pPr>
        <w:pStyle w:val="ListParagraph"/>
        <w:numPr>
          <w:ilvl w:val="0"/>
          <w:numId w:val="1"/>
        </w:numPr>
        <w:rPr>
          <w:b/>
        </w:rPr>
      </w:pPr>
      <w:r w:rsidRPr="00482973">
        <w:rPr>
          <w:b/>
        </w:rPr>
        <w:t>Aşağıda verilen ifadelerden doğru olanın başına D yanlış olanın başına Y harfi koyunuz. (10 puan)</w:t>
      </w:r>
    </w:p>
    <w:p w:rsidR="008B3783" w:rsidRPr="00482973" w:rsidRDefault="008B3783" w:rsidP="001C6026">
      <w:pPr>
        <w:pStyle w:val="ListParagraph"/>
        <w:ind w:left="0"/>
        <w:rPr>
          <w:b/>
        </w:rPr>
      </w:pPr>
      <w:r w:rsidRPr="00482973">
        <w:rPr>
          <w:b/>
        </w:rPr>
        <w:t xml:space="preserve">…………1. </w:t>
      </w:r>
      <w:r w:rsidRPr="00482973">
        <w:t>Buharlaşma sırasında madde dışarıya ısı verir.</w:t>
      </w:r>
    </w:p>
    <w:p w:rsidR="008B3783" w:rsidRPr="00482973" w:rsidRDefault="008B3783" w:rsidP="001C6026">
      <w:pPr>
        <w:pStyle w:val="ListParagraph"/>
        <w:ind w:left="0"/>
        <w:rPr>
          <w:b/>
        </w:rPr>
      </w:pPr>
      <w:r w:rsidRPr="00482973">
        <w:rPr>
          <w:b/>
        </w:rPr>
        <w:t xml:space="preserve">…………2. </w:t>
      </w:r>
      <w:r w:rsidRPr="00482973">
        <w:t>Isı birimi kaloridir.</w:t>
      </w:r>
    </w:p>
    <w:p w:rsidR="008B3783" w:rsidRPr="00482973" w:rsidRDefault="008B3783" w:rsidP="001C6026">
      <w:pPr>
        <w:pStyle w:val="ListParagraph"/>
        <w:ind w:hanging="720"/>
        <w:rPr>
          <w:b/>
        </w:rPr>
      </w:pPr>
      <w:r w:rsidRPr="00482973">
        <w:rPr>
          <w:b/>
        </w:rPr>
        <w:t xml:space="preserve">…………3. </w:t>
      </w:r>
      <w:r w:rsidRPr="00482973">
        <w:t>Sıcaklıkları aynı olan maddeler arasında ısı alışverişi gerçekleşmez.</w:t>
      </w:r>
    </w:p>
    <w:p w:rsidR="008B3783" w:rsidRPr="00482973" w:rsidRDefault="008B3783" w:rsidP="001C6026">
      <w:pPr>
        <w:pStyle w:val="ListParagraph"/>
        <w:ind w:hanging="720"/>
        <w:rPr>
          <w:b/>
        </w:rPr>
      </w:pPr>
      <w:r w:rsidRPr="00482973">
        <w:rPr>
          <w:b/>
        </w:rPr>
        <w:t xml:space="preserve">…………4. </w:t>
      </w:r>
      <w:r w:rsidRPr="00482973">
        <w:t>Alkol içinde bağımlılık yapan madde nikotindir</w:t>
      </w:r>
      <w:r w:rsidRPr="00482973">
        <w:rPr>
          <w:b/>
        </w:rPr>
        <w:t>.</w:t>
      </w:r>
    </w:p>
    <w:p w:rsidR="008B3783" w:rsidRPr="00482973" w:rsidRDefault="008B3783" w:rsidP="001C6026">
      <w:pPr>
        <w:pStyle w:val="ListParagraph"/>
        <w:ind w:hanging="720"/>
        <w:rPr>
          <w:b/>
        </w:rPr>
      </w:pPr>
      <w:r w:rsidRPr="00482973">
        <w:rPr>
          <w:b/>
        </w:rPr>
        <w:t xml:space="preserve">…………5. </w:t>
      </w:r>
      <w:r w:rsidRPr="00482973">
        <w:t>Yumurta protein içerikli bir besindir.</w:t>
      </w:r>
    </w:p>
    <w:p w:rsidR="008B3783" w:rsidRPr="00482973" w:rsidRDefault="008B3783" w:rsidP="001C6026">
      <w:pPr>
        <w:pStyle w:val="ListParagraph"/>
        <w:ind w:hanging="720"/>
        <w:rPr>
          <w:b/>
        </w:rPr>
      </w:pPr>
      <w:r w:rsidRPr="00482973">
        <w:rPr>
          <w:b/>
        </w:rPr>
        <w:t xml:space="preserve">…………6. </w:t>
      </w:r>
      <w:r w:rsidRPr="00482973">
        <w:t>Deri terleme ile sindirime yardımcı olur.</w:t>
      </w:r>
    </w:p>
    <w:p w:rsidR="008B3783" w:rsidRPr="00482973" w:rsidRDefault="008B3783" w:rsidP="001C6026">
      <w:pPr>
        <w:pStyle w:val="ListParagraph"/>
        <w:ind w:hanging="720"/>
        <w:rPr>
          <w:b/>
        </w:rPr>
      </w:pPr>
      <w:r w:rsidRPr="00482973">
        <w:rPr>
          <w:b/>
        </w:rPr>
        <w:t xml:space="preserve">…………7. </w:t>
      </w:r>
      <w:r w:rsidRPr="00482973">
        <w:t>Azı dişleri besinleri koparmamızı sağlar.</w:t>
      </w:r>
    </w:p>
    <w:p w:rsidR="008B3783" w:rsidRPr="00482973" w:rsidRDefault="008B3783" w:rsidP="001C6026">
      <w:pPr>
        <w:pStyle w:val="ListParagraph"/>
        <w:ind w:hanging="720"/>
      </w:pPr>
      <w:r w:rsidRPr="00482973">
        <w:rPr>
          <w:b/>
        </w:rPr>
        <w:t xml:space="preserve">…………8. </w:t>
      </w:r>
      <w:r w:rsidRPr="00482973">
        <w:t>Yay esnek bir cisimdir.</w:t>
      </w:r>
    </w:p>
    <w:p w:rsidR="008B3783" w:rsidRPr="00482973" w:rsidRDefault="008B3783" w:rsidP="001C6026">
      <w:pPr>
        <w:pStyle w:val="ListParagraph"/>
        <w:ind w:hanging="720"/>
      </w:pPr>
      <w:r w:rsidRPr="00482973">
        <w:rPr>
          <w:b/>
        </w:rPr>
        <w:t xml:space="preserve">…………9. </w:t>
      </w:r>
      <w:r w:rsidRPr="00482973">
        <w:t>Kuvvet kalorimetre ile ölçülür.</w:t>
      </w:r>
    </w:p>
    <w:p w:rsidR="008B3783" w:rsidRPr="00482973" w:rsidRDefault="008B3783" w:rsidP="001C6026">
      <w:pPr>
        <w:pStyle w:val="ListParagraph"/>
        <w:ind w:hanging="720"/>
        <w:rPr>
          <w:b/>
        </w:rPr>
      </w:pPr>
      <w:r w:rsidRPr="00482973">
        <w:rPr>
          <w:b/>
        </w:rPr>
        <w:t xml:space="preserve">…………10. </w:t>
      </w:r>
      <w:r w:rsidRPr="00482973">
        <w:t>Halı kaplı zemin mermer kaplı zemine göre pürüzlü bir cisimdir.</w:t>
      </w:r>
    </w:p>
    <w:p w:rsidR="008B3783" w:rsidRPr="00482973" w:rsidRDefault="008B3783" w:rsidP="00DB5E27">
      <w:pPr>
        <w:rPr>
          <w:b/>
        </w:rPr>
      </w:pPr>
      <w:r w:rsidRPr="00482973">
        <w:rPr>
          <w:b/>
        </w:rPr>
        <w:t xml:space="preserve">       B.   Aşağıda verilen cümlelerdeki boşlukları uygun kelimeler ile tamamlayınız. (10 puan)</w:t>
      </w:r>
    </w:p>
    <w:p w:rsidR="008B3783" w:rsidRPr="00482973" w:rsidRDefault="008B3783" w:rsidP="00DB5E27">
      <w:r w:rsidRPr="00482973">
        <w:rPr>
          <w:b/>
        </w:rPr>
        <w:t xml:space="preserve">1. </w:t>
      </w:r>
      <w:r w:rsidRPr="00482973">
        <w:t>Işık  kaynağından çıktıktan sonra ……………………………… olarak yayılır.</w:t>
      </w:r>
      <w:r w:rsidRPr="00482973">
        <w:br/>
      </w:r>
      <w:r w:rsidRPr="00482973">
        <w:rPr>
          <w:b/>
        </w:rPr>
        <w:t xml:space="preserve">2. </w:t>
      </w:r>
      <w:r w:rsidRPr="00482973">
        <w:t>Ses ……………………………….. yayılmaz.</w:t>
      </w:r>
      <w:r w:rsidRPr="00482973">
        <w:br/>
      </w:r>
      <w:r w:rsidRPr="00482973">
        <w:rPr>
          <w:b/>
        </w:rPr>
        <w:t xml:space="preserve">3. </w:t>
      </w:r>
      <w:r w:rsidRPr="00482973">
        <w:t>Güneşte dondurmanın elimize akması ………………………. olayı sonucu gerçekleşir.</w:t>
      </w:r>
      <w:r w:rsidRPr="00482973">
        <w:br/>
      </w:r>
      <w:r w:rsidRPr="00482973">
        <w:rPr>
          <w:b/>
        </w:rPr>
        <w:t xml:space="preserve">4. </w:t>
      </w:r>
      <w:r w:rsidRPr="00482973">
        <w:t>…………………… ışığı arkasına tam olarak geçiren maddelerdir.  ışığın bir kısmını geçiren maddeler ……………………………………. Ve  ışığı hiç geçirmeyen maddeler ……………………………………..olarak isimlendirilir.</w:t>
      </w:r>
      <w:r w:rsidRPr="00482973">
        <w:br/>
      </w:r>
      <w:r w:rsidRPr="00482973">
        <w:rPr>
          <w:b/>
        </w:rPr>
        <w:t xml:space="preserve">5. </w:t>
      </w:r>
      <w:r w:rsidRPr="00482973">
        <w:t>Yediğimiz besinler …………………………… emilerek kana karışır.</w:t>
      </w:r>
      <w:r w:rsidRPr="00482973">
        <w:br/>
      </w:r>
      <w:r w:rsidRPr="00482973">
        <w:rPr>
          <w:b/>
        </w:rPr>
        <w:t>6.</w:t>
      </w:r>
      <w:r w:rsidRPr="00482973">
        <w:t xml:space="preserve"> Kanın temizlenmesi sonucu oluşan idrar …………………… tarafından vücudumuzdan uzaklaştırılır.</w:t>
      </w:r>
      <w:r w:rsidRPr="00482973">
        <w:br/>
      </w:r>
      <w:r w:rsidRPr="00482973">
        <w:rPr>
          <w:b/>
        </w:rPr>
        <w:t>7.</w:t>
      </w:r>
      <w:r w:rsidRPr="00482973">
        <w:t xml:space="preserve"> Sıcaklık …………………………………….. ile ölçülür.</w:t>
      </w:r>
      <w:r w:rsidRPr="00482973">
        <w:br/>
      </w:r>
      <w:r w:rsidRPr="00482973">
        <w:rPr>
          <w:b/>
        </w:rPr>
        <w:t xml:space="preserve">8. </w:t>
      </w:r>
      <w:r w:rsidRPr="00482973">
        <w:t>Vücudumuz enerjiye ihtiyaç duyduğunda kullanılan besin grubu ………………………………………………………dır.</w:t>
      </w:r>
    </w:p>
    <w:p w:rsidR="008B3783" w:rsidRPr="00482973" w:rsidRDefault="008B3783" w:rsidP="00DB5E27">
      <w:pPr>
        <w:rPr>
          <w:b/>
        </w:rPr>
      </w:pPr>
      <w:r w:rsidRPr="00482973">
        <w:rPr>
          <w:b/>
        </w:rPr>
        <w:t xml:space="preserve"> C. Aşağıda verilen soruları cevaplayınız. </w:t>
      </w:r>
    </w:p>
    <w:p w:rsidR="008B3783" w:rsidRPr="00482973" w:rsidRDefault="008B3783" w:rsidP="00DB5E27">
      <w:pPr>
        <w:rPr>
          <w:b/>
        </w:rPr>
      </w:pPr>
      <w:r w:rsidRPr="00482973">
        <w:rPr>
          <w:b/>
        </w:rPr>
        <w:t>1. Aşağıdaki cisimleri ışığı geçirme durumlarına göre sınıflandırınız. (10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91"/>
        <w:gridCol w:w="1169"/>
        <w:gridCol w:w="1429"/>
        <w:gridCol w:w="1299"/>
      </w:tblGrid>
      <w:tr w:rsidR="008B3783" w:rsidRPr="009C0595" w:rsidTr="009C0595">
        <w:tc>
          <w:tcPr>
            <w:tcW w:w="1491" w:type="dxa"/>
          </w:tcPr>
          <w:p w:rsidR="008B3783" w:rsidRPr="009C0595" w:rsidRDefault="008B3783" w:rsidP="009C0595">
            <w:pPr>
              <w:spacing w:after="0"/>
              <w:jc w:val="center"/>
              <w:rPr>
                <w:b/>
              </w:rPr>
            </w:pPr>
            <w:r w:rsidRPr="009C0595">
              <w:rPr>
                <w:b/>
              </w:rPr>
              <w:t>Madde</w:t>
            </w:r>
          </w:p>
        </w:tc>
        <w:tc>
          <w:tcPr>
            <w:tcW w:w="1169" w:type="dxa"/>
          </w:tcPr>
          <w:p w:rsidR="008B3783" w:rsidRPr="009C0595" w:rsidRDefault="008B3783" w:rsidP="009C0595">
            <w:pPr>
              <w:spacing w:after="0"/>
              <w:jc w:val="center"/>
              <w:rPr>
                <w:b/>
              </w:rPr>
            </w:pPr>
            <w:r w:rsidRPr="009C0595">
              <w:rPr>
                <w:b/>
              </w:rPr>
              <w:t>Saydam</w:t>
            </w:r>
          </w:p>
        </w:tc>
        <w:tc>
          <w:tcPr>
            <w:tcW w:w="1429" w:type="dxa"/>
          </w:tcPr>
          <w:p w:rsidR="008B3783" w:rsidRPr="009C0595" w:rsidRDefault="008B3783" w:rsidP="009C0595">
            <w:pPr>
              <w:spacing w:after="0"/>
              <w:jc w:val="center"/>
              <w:rPr>
                <w:b/>
              </w:rPr>
            </w:pPr>
            <w:r w:rsidRPr="009C0595">
              <w:rPr>
                <w:b/>
              </w:rPr>
              <w:t>Yarı saydam</w:t>
            </w:r>
          </w:p>
        </w:tc>
        <w:tc>
          <w:tcPr>
            <w:tcW w:w="1299" w:type="dxa"/>
          </w:tcPr>
          <w:p w:rsidR="008B3783" w:rsidRPr="009C0595" w:rsidRDefault="008B3783" w:rsidP="009C0595">
            <w:pPr>
              <w:spacing w:after="0"/>
              <w:jc w:val="center"/>
              <w:rPr>
                <w:b/>
              </w:rPr>
            </w:pPr>
            <w:r w:rsidRPr="009C0595">
              <w:rPr>
                <w:b/>
              </w:rPr>
              <w:t>Opak</w:t>
            </w:r>
          </w:p>
        </w:tc>
      </w:tr>
      <w:tr w:rsidR="008B3783" w:rsidRPr="009C0595" w:rsidTr="009C0595">
        <w:tc>
          <w:tcPr>
            <w:tcW w:w="1491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  <w:r w:rsidRPr="009C0595">
              <w:rPr>
                <w:b/>
              </w:rPr>
              <w:t>Gözlük camı</w:t>
            </w:r>
          </w:p>
        </w:tc>
        <w:tc>
          <w:tcPr>
            <w:tcW w:w="1169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</w:p>
        </w:tc>
        <w:tc>
          <w:tcPr>
            <w:tcW w:w="1429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</w:p>
        </w:tc>
        <w:tc>
          <w:tcPr>
            <w:tcW w:w="1299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</w:p>
        </w:tc>
      </w:tr>
      <w:tr w:rsidR="008B3783" w:rsidRPr="009C0595" w:rsidTr="009C0595">
        <w:tc>
          <w:tcPr>
            <w:tcW w:w="1491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  <w:r w:rsidRPr="009C0595">
              <w:rPr>
                <w:b/>
              </w:rPr>
              <w:t>Tül perde</w:t>
            </w:r>
          </w:p>
        </w:tc>
        <w:tc>
          <w:tcPr>
            <w:tcW w:w="1169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</w:p>
        </w:tc>
        <w:tc>
          <w:tcPr>
            <w:tcW w:w="1429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</w:p>
        </w:tc>
        <w:tc>
          <w:tcPr>
            <w:tcW w:w="1299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</w:p>
        </w:tc>
      </w:tr>
      <w:tr w:rsidR="008B3783" w:rsidRPr="009C0595" w:rsidTr="009C0595">
        <w:tc>
          <w:tcPr>
            <w:tcW w:w="1491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  <w:r w:rsidRPr="009C0595">
              <w:rPr>
                <w:b/>
              </w:rPr>
              <w:t>Renkli poşet</w:t>
            </w:r>
          </w:p>
        </w:tc>
        <w:tc>
          <w:tcPr>
            <w:tcW w:w="1169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</w:p>
        </w:tc>
        <w:tc>
          <w:tcPr>
            <w:tcW w:w="1429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</w:p>
        </w:tc>
        <w:tc>
          <w:tcPr>
            <w:tcW w:w="1299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</w:p>
        </w:tc>
      </w:tr>
      <w:tr w:rsidR="008B3783" w:rsidRPr="009C0595" w:rsidTr="009C0595">
        <w:tc>
          <w:tcPr>
            <w:tcW w:w="1491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  <w:r w:rsidRPr="009C0595">
              <w:rPr>
                <w:b/>
              </w:rPr>
              <w:t xml:space="preserve">Kitap </w:t>
            </w:r>
          </w:p>
        </w:tc>
        <w:tc>
          <w:tcPr>
            <w:tcW w:w="1169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</w:p>
        </w:tc>
        <w:tc>
          <w:tcPr>
            <w:tcW w:w="1429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</w:p>
        </w:tc>
        <w:tc>
          <w:tcPr>
            <w:tcW w:w="1299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</w:p>
        </w:tc>
      </w:tr>
      <w:tr w:rsidR="008B3783" w:rsidRPr="009C0595" w:rsidTr="009C0595">
        <w:tc>
          <w:tcPr>
            <w:tcW w:w="1491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  <w:r w:rsidRPr="009C0595">
              <w:rPr>
                <w:b/>
              </w:rPr>
              <w:t xml:space="preserve">Çanta </w:t>
            </w:r>
          </w:p>
        </w:tc>
        <w:tc>
          <w:tcPr>
            <w:tcW w:w="1169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</w:p>
        </w:tc>
        <w:tc>
          <w:tcPr>
            <w:tcW w:w="1429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</w:p>
        </w:tc>
        <w:tc>
          <w:tcPr>
            <w:tcW w:w="1299" w:type="dxa"/>
          </w:tcPr>
          <w:p w:rsidR="008B3783" w:rsidRPr="009C0595" w:rsidRDefault="008B3783" w:rsidP="009C0595">
            <w:pPr>
              <w:spacing w:after="0"/>
              <w:rPr>
                <w:b/>
              </w:rPr>
            </w:pPr>
          </w:p>
        </w:tc>
      </w:tr>
    </w:tbl>
    <w:p w:rsidR="008B3783" w:rsidRPr="00482973" w:rsidRDefault="008B3783" w:rsidP="00DB5E27">
      <w:pPr>
        <w:rPr>
          <w:b/>
        </w:rPr>
      </w:pPr>
      <w:r w:rsidRPr="00482973">
        <w:rPr>
          <w:b/>
        </w:rPr>
        <w:t>2. Güneş Tutulması sırasında Dünya, Güneş ve Ay’ın birbirlerine göre konumlarını çiziniz.(5 puan)</w:t>
      </w:r>
    </w:p>
    <w:p w:rsidR="008B3783" w:rsidRPr="00482973" w:rsidRDefault="008B3783" w:rsidP="00DB5E27">
      <w:pPr>
        <w:rPr>
          <w:b/>
        </w:rPr>
      </w:pPr>
    </w:p>
    <w:p w:rsidR="008B3783" w:rsidRPr="00482973" w:rsidRDefault="008B3783" w:rsidP="00DB5E27">
      <w:pPr>
        <w:rPr>
          <w:b/>
        </w:rPr>
      </w:pPr>
    </w:p>
    <w:p w:rsidR="008B3783" w:rsidRPr="00482973" w:rsidRDefault="008B3783" w:rsidP="00DB5E27">
      <w:pPr>
        <w:rPr>
          <w:b/>
        </w:rPr>
      </w:pPr>
    </w:p>
    <w:p w:rsidR="008B3783" w:rsidRPr="00482973" w:rsidRDefault="008B3783" w:rsidP="00DB5E27">
      <w:pPr>
        <w:rPr>
          <w:b/>
        </w:rPr>
      </w:pPr>
    </w:p>
    <w:p w:rsidR="008B3783" w:rsidRDefault="008B3783" w:rsidP="00DB5E27">
      <w:pPr>
        <w:rPr>
          <w:b/>
        </w:rPr>
      </w:pPr>
    </w:p>
    <w:p w:rsidR="008B3783" w:rsidRPr="00482973" w:rsidRDefault="008B3783" w:rsidP="00DB5E27">
      <w:pPr>
        <w:rPr>
          <w:b/>
        </w:rPr>
      </w:pPr>
      <w:r>
        <w:rPr>
          <w:noProof/>
          <w:lang w:eastAsia="tr-TR"/>
        </w:rPr>
        <w:pict>
          <v:roundrect id="_x0000_s1026" style="position:absolute;margin-left:111.1pt;margin-top:39.05pt;width:45pt;height:42.25pt;z-index:251656192" arcsize="10923f">
            <v:textbox style="mso-next-textbox:#_x0000_s1026">
              <w:txbxContent>
                <w:p w:rsidR="008B3783" w:rsidRDefault="008B3783" w:rsidP="00241C24">
                  <w:pPr>
                    <w:jc w:val="center"/>
                  </w:pPr>
                  <w:r>
                    <w:t>92</w:t>
                  </w:r>
                  <w:r w:rsidRPr="00FB29F4">
                    <w:rPr>
                      <w:vertAlign w:val="superscript"/>
                    </w:rPr>
                    <w:t xml:space="preserve"> o</w:t>
                  </w:r>
                  <w:r>
                    <w:t xml:space="preserve"> C          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41.9pt;margin-top:34.25pt;width:69.2pt;height:56.1pt;z-index:251655168" arcsize="10923f">
            <v:textbox>
              <w:txbxContent>
                <w:p w:rsidR="008B3783" w:rsidRDefault="008B3783" w:rsidP="00FB29F4">
                  <w:pPr>
                    <w:jc w:val="center"/>
                  </w:pPr>
                  <w:r>
                    <w:t>48</w:t>
                  </w:r>
                  <w:r w:rsidRPr="00FB29F4">
                    <w:rPr>
                      <w:vertAlign w:val="superscript"/>
                    </w:rPr>
                    <w:t xml:space="preserve"> o</w:t>
                  </w:r>
                  <w:r>
                    <w:t xml:space="preserve"> C                        K</w:t>
                  </w:r>
                </w:p>
              </w:txbxContent>
            </v:textbox>
          </v:roundrect>
        </w:pict>
      </w:r>
      <w:r w:rsidRPr="00482973">
        <w:rPr>
          <w:b/>
        </w:rPr>
        <w:t>3.  Aşağıdaki maddelerde ısı aktarım yönünü okla gösteriniz ve soruları cevaplayınız.(5PUAN)</w:t>
      </w:r>
    </w:p>
    <w:p w:rsidR="008B3783" w:rsidRPr="00482973" w:rsidRDefault="008B3783" w:rsidP="00DB5E27">
      <w:pPr>
        <w:rPr>
          <w:b/>
        </w:rPr>
      </w:pPr>
    </w:p>
    <w:p w:rsidR="008B3783" w:rsidRPr="00482973" w:rsidRDefault="008B3783" w:rsidP="00DB5E27">
      <w:pPr>
        <w:rPr>
          <w:b/>
        </w:rPr>
      </w:pPr>
    </w:p>
    <w:p w:rsidR="008B3783" w:rsidRPr="00482973" w:rsidRDefault="008B3783" w:rsidP="00DB5E27">
      <w:pPr>
        <w:rPr>
          <w:b/>
        </w:rPr>
      </w:pPr>
    </w:p>
    <w:p w:rsidR="008B3783" w:rsidRPr="00482973" w:rsidRDefault="008B3783" w:rsidP="00DB5E27">
      <w:pPr>
        <w:rPr>
          <w:b/>
        </w:rPr>
      </w:pPr>
      <w:r w:rsidRPr="00482973">
        <w:rPr>
          <w:b/>
        </w:rPr>
        <w:t>Soğuyan madde:</w:t>
      </w:r>
    </w:p>
    <w:p w:rsidR="008B3783" w:rsidRPr="00482973" w:rsidRDefault="008B3783" w:rsidP="00DB5E27">
      <w:pPr>
        <w:rPr>
          <w:b/>
        </w:rPr>
      </w:pPr>
      <w:r w:rsidRPr="00482973">
        <w:rPr>
          <w:b/>
        </w:rPr>
        <w:t>Isınan madde:</w:t>
      </w:r>
    </w:p>
    <w:p w:rsidR="008B3783" w:rsidRPr="00482973" w:rsidRDefault="008B3783" w:rsidP="00DB5E27">
      <w:pPr>
        <w:rPr>
          <w:b/>
        </w:rPr>
      </w:pPr>
      <w:r w:rsidRPr="00482973">
        <w:rPr>
          <w:b/>
        </w:rPr>
        <w:t>Isı alan madde:</w:t>
      </w:r>
    </w:p>
    <w:p w:rsidR="008B3783" w:rsidRPr="00482973" w:rsidRDefault="008B3783" w:rsidP="00DB5E27">
      <w:pPr>
        <w:rPr>
          <w:b/>
        </w:rPr>
      </w:pPr>
      <w:r w:rsidRPr="00482973">
        <w:rPr>
          <w:b/>
        </w:rPr>
        <w:t>Isı veren madde:</w:t>
      </w:r>
    </w:p>
    <w:p w:rsidR="008B3783" w:rsidRPr="00482973" w:rsidRDefault="008B3783" w:rsidP="00DB5E27">
      <w:pPr>
        <w:rPr>
          <w:b/>
        </w:rPr>
      </w:pPr>
      <w:r w:rsidRPr="00482973">
        <w:rPr>
          <w:b/>
        </w:rPr>
        <w:t xml:space="preserve">4. </w:t>
      </w:r>
      <w:r w:rsidRPr="00482973">
        <w:rPr>
          <w:b/>
          <w:bCs/>
        </w:rPr>
        <w:t>Aşağıdaki şekle bakarak sorulan soruları cevaplayınız. ( 2x5=10 puan )</w:t>
      </w:r>
    </w:p>
    <w:p w:rsidR="008B3783" w:rsidRPr="00482973" w:rsidRDefault="008B3783" w:rsidP="00DB5E27">
      <w:pPr>
        <w:rPr>
          <w:b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5" o:spid="_x0000_s1028" type="#_x0000_t75" alt="gölge-boyu" style="position:absolute;margin-left:2.55pt;margin-top:3.35pt;width:263.2pt;height:111.45pt;z-index:-251656192;visibility:visible">
            <v:imagedata r:id="rId5" o:title=""/>
          </v:shape>
        </w:pict>
      </w:r>
    </w:p>
    <w:p w:rsidR="008B3783" w:rsidRPr="00482973" w:rsidRDefault="008B3783" w:rsidP="00DB5E27">
      <w:pPr>
        <w:rPr>
          <w:b/>
        </w:rPr>
      </w:pPr>
    </w:p>
    <w:p w:rsidR="008B3783" w:rsidRPr="00482973" w:rsidRDefault="008B3783" w:rsidP="00DB5E27">
      <w:pPr>
        <w:rPr>
          <w:b/>
        </w:rPr>
      </w:pPr>
    </w:p>
    <w:p w:rsidR="008B3783" w:rsidRPr="00482973" w:rsidRDefault="008B3783" w:rsidP="00DB5E27">
      <w:pPr>
        <w:rPr>
          <w:b/>
        </w:rPr>
      </w:pPr>
    </w:p>
    <w:p w:rsidR="008B3783" w:rsidRPr="00482973" w:rsidRDefault="008B3783" w:rsidP="00184120">
      <w:pPr>
        <w:tabs>
          <w:tab w:val="num" w:pos="540"/>
        </w:tabs>
        <w:spacing w:before="120"/>
        <w:rPr>
          <w:b/>
          <w:bCs/>
        </w:rPr>
      </w:pPr>
    </w:p>
    <w:p w:rsidR="008B3783" w:rsidRPr="00482973" w:rsidRDefault="008B3783" w:rsidP="00184120">
      <w:pPr>
        <w:tabs>
          <w:tab w:val="num" w:pos="540"/>
        </w:tabs>
        <w:spacing w:before="120"/>
      </w:pPr>
      <w:r w:rsidRPr="00482973">
        <w:rPr>
          <w:b/>
        </w:rPr>
        <w:t>1 .</w:t>
      </w:r>
      <w:r w:rsidRPr="00482973">
        <w:t>Gölgenin büyümesi için cisim ………….. noktasına getirilmelidir.</w:t>
      </w:r>
    </w:p>
    <w:p w:rsidR="008B3783" w:rsidRPr="00482973" w:rsidRDefault="008B3783" w:rsidP="00184120">
      <w:pPr>
        <w:tabs>
          <w:tab w:val="num" w:pos="540"/>
        </w:tabs>
        <w:spacing w:before="120"/>
      </w:pPr>
      <w:r w:rsidRPr="00482973">
        <w:rPr>
          <w:b/>
        </w:rPr>
        <w:t>2.</w:t>
      </w:r>
      <w:r w:rsidRPr="00482973">
        <w:t xml:space="preserve"> Gölgenin küçülmesi için cisim ………….. noktasına getirilmelidir.</w:t>
      </w:r>
    </w:p>
    <w:p w:rsidR="008B3783" w:rsidRPr="00482973" w:rsidRDefault="008B3783" w:rsidP="00184120">
      <w:pPr>
        <w:tabs>
          <w:tab w:val="num" w:pos="540"/>
        </w:tabs>
        <w:spacing w:before="120"/>
      </w:pPr>
      <w:r w:rsidRPr="00482973">
        <w:rPr>
          <w:b/>
        </w:rPr>
        <w:t>3.</w:t>
      </w:r>
      <w:r w:rsidRPr="00482973">
        <w:t xml:space="preserve"> Gölgenin küçülmesi için ekran ………….. noktasına getirilmelidir.</w:t>
      </w:r>
    </w:p>
    <w:p w:rsidR="008B3783" w:rsidRPr="00482973" w:rsidRDefault="008B3783" w:rsidP="00184120">
      <w:pPr>
        <w:tabs>
          <w:tab w:val="num" w:pos="540"/>
        </w:tabs>
        <w:spacing w:before="120"/>
      </w:pPr>
      <w:r w:rsidRPr="00482973">
        <w:rPr>
          <w:b/>
        </w:rPr>
        <w:t>4.</w:t>
      </w:r>
      <w:r w:rsidRPr="00482973">
        <w:t xml:space="preserve"> Gölgenin büyümesi için ekran ………….. noktasına getirilmelidir.</w:t>
      </w:r>
    </w:p>
    <w:p w:rsidR="008B3783" w:rsidRPr="00482973" w:rsidRDefault="008B3783" w:rsidP="00184120">
      <w:pPr>
        <w:tabs>
          <w:tab w:val="num" w:pos="540"/>
        </w:tabs>
        <w:spacing w:before="120" w:line="276" w:lineRule="auto"/>
      </w:pPr>
      <w:r w:rsidRPr="00482973">
        <w:rPr>
          <w:b/>
        </w:rPr>
        <w:t>5.</w:t>
      </w:r>
      <w:r w:rsidRPr="00482973">
        <w:t xml:space="preserve"> Fener A noktasına getirilirse gölgenin şekli …………....</w:t>
      </w:r>
    </w:p>
    <w:p w:rsidR="008B3783" w:rsidRPr="00482973" w:rsidRDefault="008B3783" w:rsidP="00DB5E27">
      <w:pPr>
        <w:rPr>
          <w:b/>
        </w:rPr>
      </w:pPr>
      <w:r w:rsidRPr="00482973">
        <w:rPr>
          <w:b/>
        </w:rPr>
        <w:t>D. Aşağıda verilen çoktan seçmeli soruları cevaplayınız. (50 puan)</w:t>
      </w:r>
    </w:p>
    <w:p w:rsidR="008B3783" w:rsidRPr="0095140A" w:rsidRDefault="008B3783" w:rsidP="00482973">
      <w:pPr>
        <w:rPr>
          <w:rFonts w:cs="Arial"/>
          <w:sz w:val="20"/>
          <w:szCs w:val="20"/>
        </w:rPr>
      </w:pPr>
      <w:r w:rsidRPr="00482973">
        <w:rPr>
          <w:rFonts w:cs="Arial"/>
          <w:b/>
        </w:rPr>
        <w:t>1.</w:t>
      </w:r>
      <w:r>
        <w:rPr>
          <w:rFonts w:cs="Arial"/>
        </w:rPr>
        <w:t xml:space="preserve"> </w:t>
      </w:r>
      <w:r w:rsidRPr="00482973">
        <w:rPr>
          <w:rFonts w:cs="Arial"/>
        </w:rPr>
        <w:object w:dxaOrig="4080" w:dyaOrig="2955">
          <v:shape id="_x0000_i1025" type="#_x0000_t75" style="width:204pt;height:123.75pt" o:ole="">
            <v:imagedata r:id="rId6" o:title=""/>
          </v:shape>
          <o:OLEObject Type="Embed" ProgID="Paint.Picture" ShapeID="_x0000_i1025" DrawAspect="Content" ObjectID="_1519322429" r:id="rId7"/>
        </w:object>
      </w:r>
      <w:r>
        <w:rPr>
          <w:rFonts w:cs="Arial"/>
        </w:rPr>
        <w:t xml:space="preserve">           </w:t>
      </w:r>
      <w:r w:rsidRPr="0095140A">
        <w:rPr>
          <w:rFonts w:cs="Arial"/>
          <w:b/>
          <w:sz w:val="20"/>
          <w:szCs w:val="20"/>
        </w:rPr>
        <w:t xml:space="preserve">Şekilde perde üzerinde oluşan gölgenin boyutunu arttırmak için aşağıdakilerden hangisi </w:t>
      </w:r>
      <w:r w:rsidRPr="0095140A">
        <w:rPr>
          <w:rFonts w:cs="Arial"/>
          <w:b/>
          <w:sz w:val="20"/>
          <w:szCs w:val="20"/>
          <w:u w:val="single"/>
        </w:rPr>
        <w:t>yapılmamalıdır?</w:t>
      </w:r>
    </w:p>
    <w:p w:rsidR="008B3783" w:rsidRPr="0095140A" w:rsidRDefault="008B3783" w:rsidP="00395D04">
      <w:pPr>
        <w:spacing w:line="240" w:lineRule="atLeast"/>
        <w:rPr>
          <w:rFonts w:cs="Arial"/>
          <w:sz w:val="20"/>
          <w:szCs w:val="20"/>
        </w:rPr>
      </w:pPr>
      <w:r w:rsidRPr="0095140A">
        <w:rPr>
          <w:rFonts w:cs="Arial"/>
          <w:sz w:val="20"/>
          <w:szCs w:val="20"/>
        </w:rPr>
        <w:t>A)Işık kaynağını I yönünde cisimden uzaklaştırmalıyız.</w:t>
      </w:r>
      <w:r w:rsidRPr="0095140A">
        <w:rPr>
          <w:rFonts w:cs="Arial"/>
          <w:sz w:val="20"/>
          <w:szCs w:val="20"/>
        </w:rPr>
        <w:br/>
        <w:t>B) Cisim II yönünde ışık kaynağından uzaklaştırmalıyız.</w:t>
      </w:r>
      <w:r w:rsidRPr="0095140A">
        <w:rPr>
          <w:rFonts w:cs="Arial"/>
          <w:sz w:val="20"/>
          <w:szCs w:val="20"/>
        </w:rPr>
        <w:br/>
        <w:t>C) Perdeyi cisimden uzaklaştırmalıyız.</w:t>
      </w:r>
      <w:r w:rsidRPr="0095140A">
        <w:rPr>
          <w:rFonts w:cs="Arial"/>
          <w:sz w:val="20"/>
          <w:szCs w:val="20"/>
        </w:rPr>
        <w:br/>
        <w:t>D) Işık kaynağını II yönünde hareket ettirmeliyiz.</w:t>
      </w:r>
    </w:p>
    <w:p w:rsidR="008B3783" w:rsidRPr="0095140A" w:rsidRDefault="008B3783" w:rsidP="00184120">
      <w:pPr>
        <w:rPr>
          <w:rFonts w:cs="Arial"/>
          <w:sz w:val="20"/>
          <w:szCs w:val="20"/>
        </w:rPr>
      </w:pPr>
      <w:r w:rsidRPr="0095140A">
        <w:rPr>
          <w:rFonts w:cs="Arial"/>
          <w:sz w:val="20"/>
          <w:szCs w:val="20"/>
        </w:rPr>
        <w:t xml:space="preserve">    </w:t>
      </w:r>
      <w:r w:rsidRPr="0095140A">
        <w:rPr>
          <w:rFonts w:cs="Arial"/>
          <w:b/>
          <w:sz w:val="20"/>
          <w:szCs w:val="20"/>
        </w:rPr>
        <w:t xml:space="preserve">2.  </w:t>
      </w:r>
      <w:r w:rsidRPr="0095140A">
        <w:rPr>
          <w:rFonts w:cs="Arial"/>
          <w:sz w:val="20"/>
          <w:szCs w:val="20"/>
        </w:rPr>
        <w:t>Ses ………….. ta yayılmaz.</w:t>
      </w:r>
      <w:r w:rsidRPr="0095140A">
        <w:rPr>
          <w:rFonts w:cs="Arial"/>
          <w:sz w:val="20"/>
          <w:szCs w:val="20"/>
        </w:rPr>
        <w:br/>
        <w:t xml:space="preserve">         Ses en hızlı ……………… da yayılır.</w:t>
      </w:r>
      <w:r w:rsidRPr="0095140A">
        <w:rPr>
          <w:rFonts w:cs="Arial"/>
          <w:sz w:val="20"/>
          <w:szCs w:val="20"/>
        </w:rPr>
        <w:br/>
        <w:t xml:space="preserve">         Ses en yavaş ……………..da yayılır.</w:t>
      </w:r>
      <w:r w:rsidRPr="0095140A">
        <w:rPr>
          <w:rFonts w:cs="Arial"/>
          <w:sz w:val="20"/>
          <w:szCs w:val="20"/>
        </w:rPr>
        <w:br/>
      </w:r>
      <w:r w:rsidRPr="0095140A">
        <w:rPr>
          <w:rFonts w:cs="Arial"/>
          <w:b/>
          <w:sz w:val="20"/>
          <w:szCs w:val="20"/>
        </w:rPr>
        <w:t>Yukarıda boş olan yerlere sırasıyla aşağıdakilerden hangisi gelmelidir?</w:t>
      </w:r>
    </w:p>
    <w:p w:rsidR="008B3783" w:rsidRPr="0095140A" w:rsidRDefault="008B3783" w:rsidP="00184120">
      <w:pPr>
        <w:rPr>
          <w:rFonts w:cs="Arial"/>
          <w:sz w:val="20"/>
          <w:szCs w:val="20"/>
        </w:rPr>
      </w:pPr>
      <w:r w:rsidRPr="0095140A">
        <w:rPr>
          <w:rFonts w:cs="Arial"/>
          <w:sz w:val="20"/>
          <w:szCs w:val="20"/>
        </w:rPr>
        <w:t>A) Katı-sıvı-gaz                 B) Gaz-sıvı-katı</w:t>
      </w:r>
      <w:r w:rsidRPr="0095140A">
        <w:rPr>
          <w:rFonts w:cs="Arial"/>
          <w:sz w:val="20"/>
          <w:szCs w:val="20"/>
        </w:rPr>
        <w:br/>
        <w:t>C) Boşluk -katı –gaz        D) Boşluk- gaz –katı</w:t>
      </w:r>
    </w:p>
    <w:p w:rsidR="008B3783" w:rsidRPr="0095140A" w:rsidRDefault="008B3783" w:rsidP="0095140A">
      <w:pPr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7" o:spid="_x0000_s1029" type="#_x0000_t75" alt="hava-boşaltılmış2" style="position:absolute;margin-left:57.75pt;margin-top:5.5pt;width:156.35pt;height:100.4pt;z-index:-251659264;visibility:visible">
            <v:imagedata r:id="rId8" o:title=""/>
          </v:shape>
        </w:pict>
      </w:r>
      <w:r w:rsidRPr="0095140A">
        <w:rPr>
          <w:b/>
          <w:sz w:val="20"/>
          <w:szCs w:val="20"/>
        </w:rPr>
        <w:t>3.</w:t>
      </w:r>
      <w:r>
        <w:rPr>
          <w:b/>
          <w:sz w:val="20"/>
          <w:szCs w:val="20"/>
        </w:rPr>
        <w:t xml:space="preserve">      </w:t>
      </w:r>
      <w:r w:rsidRPr="0095140A">
        <w:rPr>
          <w:b/>
          <w:bCs/>
          <w:sz w:val="20"/>
          <w:szCs w:val="20"/>
        </w:rPr>
        <w:t>Havası boşaltılmış</w:t>
      </w:r>
    </w:p>
    <w:p w:rsidR="008B3783" w:rsidRPr="0095140A" w:rsidRDefault="008B3783" w:rsidP="00184120">
      <w:pPr>
        <w:ind w:left="180"/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line id="_x0000_s1030" style="position:absolute;left:0;text-align:left;flip:x y;z-index:251658240" from="54pt,2.7pt" to="63pt,20.7pt" strokeweight="3pt">
            <v:stroke endarrow="block"/>
          </v:line>
        </w:pict>
      </w:r>
      <w:r w:rsidRPr="0095140A">
        <w:rPr>
          <w:b/>
          <w:bCs/>
          <w:sz w:val="20"/>
          <w:szCs w:val="20"/>
        </w:rPr>
        <w:t xml:space="preserve">     fanus</w:t>
      </w:r>
    </w:p>
    <w:p w:rsidR="008B3783" w:rsidRPr="0095140A" w:rsidRDefault="008B3783" w:rsidP="00184120">
      <w:pPr>
        <w:rPr>
          <w:b/>
          <w:sz w:val="20"/>
          <w:szCs w:val="20"/>
        </w:rPr>
      </w:pPr>
    </w:p>
    <w:p w:rsidR="008B3783" w:rsidRPr="0095140A" w:rsidRDefault="008B3783" w:rsidP="00184120">
      <w:pPr>
        <w:rPr>
          <w:b/>
          <w:sz w:val="20"/>
          <w:szCs w:val="20"/>
        </w:rPr>
      </w:pPr>
    </w:p>
    <w:p w:rsidR="008B3783" w:rsidRDefault="008B3783" w:rsidP="00184120">
      <w:pPr>
        <w:rPr>
          <w:b/>
          <w:sz w:val="20"/>
          <w:szCs w:val="20"/>
        </w:rPr>
      </w:pPr>
      <w:r w:rsidRPr="0095140A">
        <w:rPr>
          <w:b/>
          <w:sz w:val="20"/>
          <w:szCs w:val="20"/>
        </w:rPr>
        <w:t xml:space="preserve">                           </w:t>
      </w:r>
    </w:p>
    <w:p w:rsidR="008B3783" w:rsidRPr="0095140A" w:rsidRDefault="008B3783" w:rsidP="00184120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</w:t>
      </w:r>
      <w:r w:rsidRPr="0095140A">
        <w:rPr>
          <w:b/>
          <w:bCs/>
          <w:sz w:val="20"/>
          <w:szCs w:val="20"/>
        </w:rPr>
        <w:t>1. durum            2. durum</w:t>
      </w:r>
    </w:p>
    <w:p w:rsidR="008B3783" w:rsidRPr="0095140A" w:rsidRDefault="008B3783" w:rsidP="00184120">
      <w:pPr>
        <w:spacing w:before="80"/>
        <w:ind w:left="181"/>
        <w:rPr>
          <w:b/>
          <w:bCs/>
          <w:sz w:val="20"/>
          <w:szCs w:val="20"/>
        </w:rPr>
      </w:pPr>
      <w:r w:rsidRPr="0095140A">
        <w:rPr>
          <w:sz w:val="20"/>
          <w:szCs w:val="20"/>
        </w:rPr>
        <w:t xml:space="preserve">Çalışmakta olan bir radyo havası boşaltılmış bir fanusun içerisine koyuluyor. </w:t>
      </w:r>
      <w:r w:rsidRPr="0095140A">
        <w:rPr>
          <w:b/>
          <w:bCs/>
          <w:sz w:val="20"/>
          <w:szCs w:val="20"/>
        </w:rPr>
        <w:t>2. durumda aynı fanusa azar azar hava verilirse işitilen ses ile ilgili hangisi doğrudur?</w:t>
      </w:r>
    </w:p>
    <w:p w:rsidR="008B3783" w:rsidRPr="0095140A" w:rsidRDefault="008B3783" w:rsidP="00482973">
      <w:pPr>
        <w:spacing w:before="80"/>
        <w:ind w:left="181"/>
        <w:rPr>
          <w:sz w:val="20"/>
          <w:szCs w:val="20"/>
        </w:rPr>
      </w:pPr>
      <w:r w:rsidRPr="0095140A">
        <w:rPr>
          <w:sz w:val="20"/>
          <w:szCs w:val="20"/>
        </w:rPr>
        <w:t>A) Artar</w:t>
      </w:r>
      <w:r w:rsidRPr="0095140A">
        <w:rPr>
          <w:sz w:val="20"/>
          <w:szCs w:val="20"/>
        </w:rPr>
        <w:tab/>
      </w:r>
      <w:r w:rsidRPr="0095140A">
        <w:rPr>
          <w:sz w:val="20"/>
          <w:szCs w:val="20"/>
        </w:rPr>
        <w:tab/>
      </w:r>
      <w:r w:rsidRPr="0095140A">
        <w:rPr>
          <w:sz w:val="20"/>
          <w:szCs w:val="20"/>
        </w:rPr>
        <w:tab/>
      </w:r>
      <w:r w:rsidRPr="0095140A">
        <w:rPr>
          <w:sz w:val="20"/>
          <w:szCs w:val="20"/>
        </w:rPr>
        <w:tab/>
        <w:t>B) Azalır</w:t>
      </w:r>
      <w:r w:rsidRPr="0095140A">
        <w:rPr>
          <w:sz w:val="20"/>
          <w:szCs w:val="20"/>
        </w:rPr>
        <w:br/>
        <w:t>C) Önce azalır sonra artar</w:t>
      </w:r>
      <w:r w:rsidRPr="0095140A">
        <w:rPr>
          <w:sz w:val="20"/>
          <w:szCs w:val="20"/>
        </w:rPr>
        <w:tab/>
      </w:r>
      <w:r w:rsidRPr="0095140A">
        <w:rPr>
          <w:sz w:val="20"/>
          <w:szCs w:val="20"/>
        </w:rPr>
        <w:tab/>
        <w:t>D) Ses duyulmaz</w:t>
      </w:r>
    </w:p>
    <w:p w:rsidR="008B3783" w:rsidRPr="0095140A" w:rsidRDefault="008B3783" w:rsidP="00184120">
      <w:pPr>
        <w:spacing w:after="40"/>
        <w:ind w:left="181"/>
        <w:rPr>
          <w:sz w:val="20"/>
          <w:szCs w:val="20"/>
        </w:rPr>
      </w:pPr>
      <w:r w:rsidRPr="0095140A">
        <w:rPr>
          <w:b/>
          <w:sz w:val="20"/>
          <w:szCs w:val="20"/>
        </w:rPr>
        <w:t>4.</w:t>
      </w:r>
      <w:r w:rsidRPr="0095140A">
        <w:rPr>
          <w:sz w:val="20"/>
          <w:szCs w:val="20"/>
        </w:rPr>
        <w:t>Fulya, Funda, Erdem ve Ezgi “Ay tutulması</w:t>
      </w:r>
      <w:r w:rsidRPr="0095140A">
        <w:rPr>
          <w:sz w:val="20"/>
          <w:szCs w:val="20"/>
          <w:u w:val="single"/>
        </w:rPr>
        <w:t xml:space="preserve">” </w:t>
      </w:r>
      <w:r w:rsidRPr="0095140A">
        <w:rPr>
          <w:sz w:val="20"/>
          <w:szCs w:val="20"/>
        </w:rPr>
        <w:t>konulu posterler hazırlıyorlar.</w:t>
      </w:r>
    </w:p>
    <w:p w:rsidR="008B3783" w:rsidRPr="0095140A" w:rsidRDefault="008B3783" w:rsidP="00184120">
      <w:pPr>
        <w:ind w:left="180"/>
        <w:rPr>
          <w:b/>
          <w:bCs/>
          <w:sz w:val="20"/>
          <w:szCs w:val="20"/>
        </w:rPr>
      </w:pPr>
      <w:r>
        <w:rPr>
          <w:noProof/>
          <w:lang w:eastAsia="tr-TR"/>
        </w:rPr>
        <w:pict>
          <v:shape id="Resim 11" o:spid="_x0000_s1031" type="#_x0000_t75" alt="ay-tutlması2" style="position:absolute;left:0;text-align:left;margin-left:8.6pt;margin-top:.1pt;width:256.95pt;height:130.15pt;z-index:-251657216;visibility:visible">
            <v:imagedata r:id="rId9" o:title=""/>
          </v:shape>
        </w:pict>
      </w:r>
      <w:r w:rsidRPr="0095140A">
        <w:rPr>
          <w:b/>
          <w:bCs/>
          <w:sz w:val="20"/>
          <w:szCs w:val="20"/>
        </w:rPr>
        <w:t xml:space="preserve"> Fulya</w:t>
      </w:r>
      <w:r w:rsidRPr="0095140A">
        <w:rPr>
          <w:b/>
          <w:bCs/>
          <w:sz w:val="20"/>
          <w:szCs w:val="20"/>
        </w:rPr>
        <w:tab/>
      </w:r>
      <w:r w:rsidRPr="0095140A">
        <w:rPr>
          <w:b/>
          <w:bCs/>
          <w:sz w:val="20"/>
          <w:szCs w:val="20"/>
        </w:rPr>
        <w:tab/>
      </w:r>
      <w:r w:rsidRPr="0095140A">
        <w:rPr>
          <w:b/>
          <w:bCs/>
          <w:sz w:val="20"/>
          <w:szCs w:val="20"/>
        </w:rPr>
        <w:tab/>
        <w:t xml:space="preserve">   </w:t>
      </w:r>
      <w:r>
        <w:rPr>
          <w:b/>
          <w:bCs/>
          <w:sz w:val="20"/>
          <w:szCs w:val="20"/>
        </w:rPr>
        <w:t xml:space="preserve">            </w:t>
      </w:r>
      <w:r w:rsidRPr="0095140A">
        <w:rPr>
          <w:b/>
          <w:bCs/>
          <w:sz w:val="20"/>
          <w:szCs w:val="20"/>
        </w:rPr>
        <w:t xml:space="preserve"> Funda</w:t>
      </w:r>
    </w:p>
    <w:p w:rsidR="008B3783" w:rsidRPr="0095140A" w:rsidRDefault="008B3783" w:rsidP="00184120">
      <w:pPr>
        <w:ind w:left="180"/>
        <w:rPr>
          <w:b/>
          <w:bCs/>
          <w:sz w:val="20"/>
          <w:szCs w:val="20"/>
        </w:rPr>
      </w:pPr>
    </w:p>
    <w:p w:rsidR="008B3783" w:rsidRPr="0095140A" w:rsidRDefault="008B3783" w:rsidP="00184120">
      <w:pPr>
        <w:ind w:left="180"/>
        <w:rPr>
          <w:b/>
          <w:bCs/>
          <w:sz w:val="20"/>
          <w:szCs w:val="20"/>
        </w:rPr>
      </w:pPr>
    </w:p>
    <w:p w:rsidR="008B3783" w:rsidRPr="0095140A" w:rsidRDefault="008B3783" w:rsidP="00184120">
      <w:pPr>
        <w:ind w:left="180"/>
        <w:rPr>
          <w:b/>
          <w:bCs/>
          <w:sz w:val="20"/>
          <w:szCs w:val="20"/>
        </w:rPr>
      </w:pPr>
      <w:r w:rsidRPr="0095140A">
        <w:rPr>
          <w:b/>
          <w:bCs/>
          <w:sz w:val="20"/>
          <w:szCs w:val="20"/>
        </w:rPr>
        <w:t>Erdem</w:t>
      </w:r>
      <w:r>
        <w:rPr>
          <w:b/>
          <w:bCs/>
          <w:sz w:val="20"/>
          <w:szCs w:val="20"/>
        </w:rPr>
        <w:t xml:space="preserve">                                                          </w:t>
      </w:r>
      <w:r w:rsidRPr="0095140A">
        <w:rPr>
          <w:b/>
          <w:bCs/>
          <w:sz w:val="20"/>
          <w:szCs w:val="20"/>
        </w:rPr>
        <w:t>Ezgi</w:t>
      </w:r>
    </w:p>
    <w:p w:rsidR="008B3783" w:rsidRPr="0095140A" w:rsidRDefault="008B3783" w:rsidP="00184120">
      <w:pPr>
        <w:ind w:left="180"/>
        <w:rPr>
          <w:b/>
          <w:bCs/>
          <w:sz w:val="20"/>
          <w:szCs w:val="20"/>
        </w:rPr>
      </w:pPr>
    </w:p>
    <w:p w:rsidR="008B3783" w:rsidRPr="0095140A" w:rsidRDefault="008B3783" w:rsidP="00184120">
      <w:pPr>
        <w:ind w:left="180"/>
        <w:rPr>
          <w:b/>
          <w:bCs/>
          <w:sz w:val="20"/>
          <w:szCs w:val="20"/>
        </w:rPr>
      </w:pPr>
    </w:p>
    <w:p w:rsidR="008B3783" w:rsidRPr="0095140A" w:rsidRDefault="008B3783" w:rsidP="0095140A">
      <w:pPr>
        <w:rPr>
          <w:b/>
          <w:bCs/>
          <w:sz w:val="20"/>
          <w:szCs w:val="20"/>
        </w:rPr>
      </w:pPr>
      <w:r w:rsidRPr="0095140A">
        <w:rPr>
          <w:b/>
          <w:bCs/>
          <w:sz w:val="20"/>
          <w:szCs w:val="20"/>
        </w:rPr>
        <w:t xml:space="preserve">Hangi öğrencinin hazırladığı poster Ay tutulması için örnek </w:t>
      </w:r>
      <w:r w:rsidRPr="0095140A">
        <w:rPr>
          <w:b/>
          <w:bCs/>
          <w:sz w:val="20"/>
          <w:szCs w:val="20"/>
          <w:u w:val="single"/>
        </w:rPr>
        <w:t>olamaz</w:t>
      </w:r>
      <w:r w:rsidRPr="0095140A">
        <w:rPr>
          <w:b/>
          <w:bCs/>
          <w:sz w:val="20"/>
          <w:szCs w:val="20"/>
        </w:rPr>
        <w:t>?</w:t>
      </w:r>
    </w:p>
    <w:p w:rsidR="008B3783" w:rsidRPr="0095140A" w:rsidRDefault="008B3783" w:rsidP="00482973">
      <w:pPr>
        <w:spacing w:before="80"/>
        <w:ind w:left="181"/>
        <w:rPr>
          <w:sz w:val="20"/>
          <w:szCs w:val="20"/>
        </w:rPr>
      </w:pPr>
      <w:r w:rsidRPr="0095140A">
        <w:rPr>
          <w:sz w:val="20"/>
          <w:szCs w:val="20"/>
        </w:rPr>
        <w:t>A) Fulya</w:t>
      </w:r>
      <w:r w:rsidRPr="0095140A">
        <w:rPr>
          <w:sz w:val="20"/>
          <w:szCs w:val="20"/>
        </w:rPr>
        <w:tab/>
      </w:r>
      <w:r w:rsidRPr="0095140A">
        <w:rPr>
          <w:sz w:val="20"/>
          <w:szCs w:val="20"/>
        </w:rPr>
        <w:tab/>
      </w:r>
      <w:r w:rsidRPr="0095140A">
        <w:rPr>
          <w:sz w:val="20"/>
          <w:szCs w:val="20"/>
        </w:rPr>
        <w:tab/>
      </w:r>
      <w:r w:rsidRPr="0095140A">
        <w:rPr>
          <w:sz w:val="20"/>
          <w:szCs w:val="20"/>
        </w:rPr>
        <w:tab/>
        <w:t>B) Funda</w:t>
      </w:r>
      <w:r w:rsidRPr="0095140A">
        <w:rPr>
          <w:sz w:val="20"/>
          <w:szCs w:val="20"/>
        </w:rPr>
        <w:tab/>
      </w:r>
      <w:r w:rsidRPr="0095140A">
        <w:rPr>
          <w:sz w:val="20"/>
          <w:szCs w:val="20"/>
        </w:rPr>
        <w:br/>
        <w:t>C) Erdem</w:t>
      </w:r>
      <w:r w:rsidRPr="0095140A">
        <w:rPr>
          <w:sz w:val="20"/>
          <w:szCs w:val="20"/>
        </w:rPr>
        <w:tab/>
      </w:r>
      <w:r w:rsidRPr="0095140A">
        <w:rPr>
          <w:sz w:val="20"/>
          <w:szCs w:val="20"/>
        </w:rPr>
        <w:tab/>
      </w:r>
      <w:r w:rsidRPr="0095140A">
        <w:rPr>
          <w:sz w:val="20"/>
          <w:szCs w:val="20"/>
        </w:rPr>
        <w:tab/>
      </w:r>
      <w:r w:rsidRPr="0095140A">
        <w:rPr>
          <w:sz w:val="20"/>
          <w:szCs w:val="20"/>
        </w:rPr>
        <w:tab/>
        <w:t xml:space="preserve">D) Ezgi </w:t>
      </w:r>
      <w:r w:rsidRPr="0095140A">
        <w:rPr>
          <w:sz w:val="20"/>
          <w:szCs w:val="20"/>
        </w:rPr>
        <w:tab/>
      </w:r>
    </w:p>
    <w:p w:rsidR="008B3783" w:rsidRPr="0095140A" w:rsidRDefault="008B3783" w:rsidP="00676CA6">
      <w:pPr>
        <w:rPr>
          <w:sz w:val="20"/>
          <w:szCs w:val="20"/>
        </w:rPr>
      </w:pPr>
      <w:r w:rsidRPr="0095140A">
        <w:rPr>
          <w:b/>
          <w:sz w:val="20"/>
          <w:szCs w:val="20"/>
        </w:rPr>
        <w:t xml:space="preserve">5. </w:t>
      </w:r>
      <w:r w:rsidRPr="0095140A">
        <w:rPr>
          <w:sz w:val="20"/>
          <w:szCs w:val="20"/>
        </w:rPr>
        <w:t>Islak çamaşırlar kışında kurur</w:t>
      </w:r>
      <w:r w:rsidRPr="0095140A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Bunun sebebi aşağ</w:t>
      </w:r>
      <w:r w:rsidRPr="0095140A">
        <w:rPr>
          <w:b/>
          <w:sz w:val="20"/>
          <w:szCs w:val="20"/>
        </w:rPr>
        <w:t>ıdakilerden hangisidir?</w:t>
      </w:r>
      <w:r>
        <w:rPr>
          <w:b/>
          <w:sz w:val="20"/>
          <w:szCs w:val="20"/>
        </w:rPr>
        <w:br/>
      </w:r>
      <w:r w:rsidRPr="0095140A">
        <w:rPr>
          <w:rFonts w:cs="Arial"/>
          <w:b/>
          <w:sz w:val="20"/>
          <w:szCs w:val="20"/>
        </w:rPr>
        <w:t>A</w:t>
      </w:r>
      <w:r w:rsidRPr="0095140A">
        <w:rPr>
          <w:b/>
          <w:sz w:val="20"/>
          <w:szCs w:val="20"/>
        </w:rPr>
        <w:t>)</w:t>
      </w:r>
      <w:r w:rsidRPr="0095140A">
        <w:rPr>
          <w:sz w:val="20"/>
          <w:szCs w:val="20"/>
        </w:rPr>
        <w:t xml:space="preserve"> Buharlaşmanın her sıcaklıkta olması                        </w:t>
      </w:r>
      <w:r w:rsidRPr="0095140A">
        <w:rPr>
          <w:sz w:val="20"/>
          <w:szCs w:val="20"/>
        </w:rPr>
        <w:br/>
      </w:r>
      <w:r w:rsidRPr="0095140A">
        <w:rPr>
          <w:b/>
          <w:sz w:val="20"/>
          <w:szCs w:val="20"/>
        </w:rPr>
        <w:t>B)</w:t>
      </w:r>
      <w:r w:rsidRPr="0095140A">
        <w:rPr>
          <w:sz w:val="20"/>
          <w:szCs w:val="20"/>
        </w:rPr>
        <w:t xml:space="preserve"> Kışın rüzgarın az olması</w:t>
      </w:r>
      <w:r w:rsidRPr="0095140A">
        <w:rPr>
          <w:sz w:val="20"/>
          <w:szCs w:val="20"/>
        </w:rPr>
        <w:br/>
      </w:r>
      <w:r w:rsidRPr="0095140A">
        <w:rPr>
          <w:b/>
          <w:sz w:val="20"/>
          <w:szCs w:val="20"/>
        </w:rPr>
        <w:t>C)</w:t>
      </w:r>
      <w:r w:rsidRPr="0095140A">
        <w:rPr>
          <w:sz w:val="20"/>
          <w:szCs w:val="20"/>
        </w:rPr>
        <w:t xml:space="preserve"> Çamaşırlarda az miktarda su       bulunması                   </w:t>
      </w:r>
      <w:r>
        <w:rPr>
          <w:sz w:val="20"/>
          <w:szCs w:val="20"/>
        </w:rPr>
        <w:br/>
      </w:r>
      <w:r w:rsidRPr="0095140A">
        <w:rPr>
          <w:b/>
          <w:sz w:val="20"/>
          <w:szCs w:val="20"/>
        </w:rPr>
        <w:t>D)</w:t>
      </w:r>
      <w:r w:rsidRPr="0095140A">
        <w:rPr>
          <w:sz w:val="20"/>
          <w:szCs w:val="20"/>
        </w:rPr>
        <w:t xml:space="preserve"> Kışın havada fazla nem olması</w:t>
      </w:r>
    </w:p>
    <w:p w:rsidR="008B3783" w:rsidRPr="0095140A" w:rsidRDefault="008B3783" w:rsidP="00676CA6">
      <w:pPr>
        <w:pStyle w:val="ListParagraph"/>
        <w:ind w:left="0"/>
        <w:rPr>
          <w:b/>
          <w:sz w:val="20"/>
          <w:szCs w:val="20"/>
        </w:rPr>
      </w:pPr>
      <w:r w:rsidRPr="0095140A">
        <w:rPr>
          <w:rFonts w:cs="Arial"/>
          <w:b/>
          <w:sz w:val="20"/>
          <w:szCs w:val="20"/>
        </w:rPr>
        <w:t>6. Ahmet ısı ve sıcaklık özellikleri için aşağıdaki tabloyu hazırlıyor.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6"/>
        <w:gridCol w:w="2692"/>
      </w:tblGrid>
      <w:tr w:rsidR="008B3783" w:rsidRPr="009C0595" w:rsidTr="0095140A">
        <w:trPr>
          <w:trHeight w:val="372"/>
        </w:trPr>
        <w:tc>
          <w:tcPr>
            <w:tcW w:w="2741" w:type="dxa"/>
          </w:tcPr>
          <w:p w:rsidR="008B3783" w:rsidRPr="009C0595" w:rsidRDefault="008B3783" w:rsidP="00DB68C7">
            <w:pPr>
              <w:pStyle w:val="ListParagraph"/>
              <w:ind w:left="0"/>
              <w:jc w:val="center"/>
              <w:rPr>
                <w:rFonts w:cs="Arial"/>
                <w:b/>
                <w:sz w:val="20"/>
                <w:szCs w:val="20"/>
              </w:rPr>
            </w:pPr>
            <w:r w:rsidRPr="009C0595">
              <w:rPr>
                <w:rFonts w:cs="Arial"/>
                <w:b/>
                <w:sz w:val="20"/>
                <w:szCs w:val="20"/>
              </w:rPr>
              <w:t>Isı</w:t>
            </w:r>
          </w:p>
        </w:tc>
        <w:tc>
          <w:tcPr>
            <w:tcW w:w="2741" w:type="dxa"/>
          </w:tcPr>
          <w:p w:rsidR="008B3783" w:rsidRPr="009C0595" w:rsidRDefault="008B3783" w:rsidP="00DB68C7">
            <w:pPr>
              <w:pStyle w:val="ListParagraph"/>
              <w:ind w:left="0"/>
              <w:jc w:val="center"/>
              <w:rPr>
                <w:rFonts w:cs="Arial"/>
                <w:b/>
                <w:sz w:val="20"/>
                <w:szCs w:val="20"/>
              </w:rPr>
            </w:pPr>
            <w:r w:rsidRPr="009C0595">
              <w:rPr>
                <w:rFonts w:cs="Arial"/>
                <w:b/>
                <w:sz w:val="20"/>
                <w:szCs w:val="20"/>
              </w:rPr>
              <w:t>Sıcaklık</w:t>
            </w:r>
          </w:p>
        </w:tc>
      </w:tr>
      <w:tr w:rsidR="008B3783" w:rsidRPr="009C0595" w:rsidTr="00DB68C7">
        <w:tc>
          <w:tcPr>
            <w:tcW w:w="2741" w:type="dxa"/>
          </w:tcPr>
          <w:p w:rsidR="008B3783" w:rsidRPr="009C0595" w:rsidRDefault="008B3783" w:rsidP="00676CA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="Arial"/>
                <w:sz w:val="20"/>
                <w:szCs w:val="20"/>
              </w:rPr>
            </w:pPr>
            <w:r w:rsidRPr="009C0595">
              <w:rPr>
                <w:rFonts w:cs="Arial"/>
                <w:sz w:val="20"/>
                <w:szCs w:val="20"/>
              </w:rPr>
              <w:t>Bir enerjidir.</w:t>
            </w:r>
          </w:p>
          <w:p w:rsidR="008B3783" w:rsidRPr="009C0595" w:rsidRDefault="008B3783" w:rsidP="00676CA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="Arial"/>
                <w:sz w:val="20"/>
                <w:szCs w:val="20"/>
              </w:rPr>
            </w:pPr>
            <w:r w:rsidRPr="009C0595">
              <w:rPr>
                <w:rFonts w:cs="Arial"/>
                <w:sz w:val="20"/>
                <w:szCs w:val="20"/>
              </w:rPr>
              <w:t>Termometre ile ölçülür.</w:t>
            </w:r>
          </w:p>
          <w:p w:rsidR="008B3783" w:rsidRPr="009C0595" w:rsidRDefault="008B3783" w:rsidP="00676CA6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cs="Arial"/>
                <w:sz w:val="20"/>
                <w:szCs w:val="20"/>
              </w:rPr>
            </w:pPr>
            <w:r w:rsidRPr="009C0595">
              <w:rPr>
                <w:rFonts w:cs="Arial"/>
                <w:sz w:val="20"/>
                <w:szCs w:val="20"/>
              </w:rPr>
              <w:t>Birimi kalori ya da joule’dir.</w:t>
            </w:r>
          </w:p>
        </w:tc>
        <w:tc>
          <w:tcPr>
            <w:tcW w:w="2741" w:type="dxa"/>
          </w:tcPr>
          <w:p w:rsidR="008B3783" w:rsidRPr="009C0595" w:rsidRDefault="008B3783" w:rsidP="00676CA6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cs="Arial"/>
                <w:sz w:val="20"/>
                <w:szCs w:val="20"/>
              </w:rPr>
            </w:pPr>
            <w:r w:rsidRPr="009C0595">
              <w:rPr>
                <w:rFonts w:cs="Arial"/>
                <w:sz w:val="20"/>
                <w:szCs w:val="20"/>
              </w:rPr>
              <w:t>Bir ölçümdür (enerji değildir)</w:t>
            </w:r>
          </w:p>
          <w:p w:rsidR="008B3783" w:rsidRPr="009C0595" w:rsidRDefault="008B3783" w:rsidP="00676CA6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cs="Arial"/>
                <w:sz w:val="20"/>
                <w:szCs w:val="20"/>
              </w:rPr>
            </w:pPr>
            <w:r w:rsidRPr="009C0595">
              <w:rPr>
                <w:rFonts w:cs="Arial"/>
                <w:sz w:val="20"/>
                <w:szCs w:val="20"/>
              </w:rPr>
              <w:t>Kalorimetre kabı ile ölçülür.</w:t>
            </w:r>
          </w:p>
          <w:p w:rsidR="008B3783" w:rsidRPr="009C0595" w:rsidRDefault="008B3783" w:rsidP="00676CA6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cs="Arial"/>
                <w:sz w:val="20"/>
                <w:szCs w:val="20"/>
              </w:rPr>
            </w:pPr>
            <w:r w:rsidRPr="009C0595">
              <w:rPr>
                <w:rFonts w:cs="Arial"/>
                <w:sz w:val="20"/>
                <w:szCs w:val="20"/>
              </w:rPr>
              <w:t>Birimi derece celcius’dur.</w:t>
            </w:r>
          </w:p>
        </w:tc>
      </w:tr>
    </w:tbl>
    <w:p w:rsidR="008B3783" w:rsidRPr="0095140A" w:rsidRDefault="008B3783" w:rsidP="0095140A">
      <w:pPr>
        <w:rPr>
          <w:rFonts w:cs="Arial"/>
          <w:sz w:val="20"/>
          <w:szCs w:val="20"/>
        </w:rPr>
      </w:pPr>
      <w:r w:rsidRPr="0095140A">
        <w:rPr>
          <w:rFonts w:cs="Arial"/>
          <w:b/>
          <w:sz w:val="20"/>
          <w:szCs w:val="20"/>
        </w:rPr>
        <w:t>Ahmet hangi ikisinin yerini değiştirirse tablo doğru olur?</w:t>
      </w:r>
      <w:r>
        <w:rPr>
          <w:rFonts w:cs="Arial"/>
          <w:b/>
          <w:sz w:val="20"/>
          <w:szCs w:val="20"/>
        </w:rPr>
        <w:br/>
        <w:t>A)</w:t>
      </w:r>
      <w:r w:rsidRPr="0095140A">
        <w:rPr>
          <w:rFonts w:cs="Arial"/>
          <w:sz w:val="20"/>
          <w:szCs w:val="20"/>
        </w:rPr>
        <w:t xml:space="preserve">1 ile b    </w:t>
      </w:r>
      <w:r w:rsidRPr="0095140A">
        <w:rPr>
          <w:rFonts w:cs="Arial"/>
          <w:b/>
          <w:sz w:val="20"/>
          <w:szCs w:val="20"/>
        </w:rPr>
        <w:t>B)</w:t>
      </w:r>
      <w:r w:rsidRPr="0095140A">
        <w:rPr>
          <w:rFonts w:cs="Arial"/>
          <w:sz w:val="20"/>
          <w:szCs w:val="20"/>
        </w:rPr>
        <w:t xml:space="preserve"> 2 ile b      </w:t>
      </w:r>
      <w:r w:rsidRPr="0095140A">
        <w:rPr>
          <w:rFonts w:cs="Arial"/>
          <w:b/>
          <w:sz w:val="20"/>
          <w:szCs w:val="20"/>
        </w:rPr>
        <w:t>C)</w:t>
      </w:r>
      <w:r w:rsidRPr="0095140A">
        <w:rPr>
          <w:rFonts w:cs="Arial"/>
          <w:sz w:val="20"/>
          <w:szCs w:val="20"/>
        </w:rPr>
        <w:t xml:space="preserve"> 3 ile c   </w:t>
      </w:r>
      <w:r w:rsidRPr="0095140A">
        <w:rPr>
          <w:rFonts w:cs="Arial"/>
          <w:b/>
          <w:sz w:val="20"/>
          <w:szCs w:val="20"/>
        </w:rPr>
        <w:t>D)</w:t>
      </w:r>
      <w:r w:rsidRPr="0095140A">
        <w:rPr>
          <w:rFonts w:cs="Arial"/>
          <w:sz w:val="20"/>
          <w:szCs w:val="20"/>
        </w:rPr>
        <w:t xml:space="preserve"> 2 ile c</w:t>
      </w:r>
    </w:p>
    <w:p w:rsidR="008B3783" w:rsidRPr="0095140A" w:rsidRDefault="008B3783" w:rsidP="00B535EF">
      <w:pPr>
        <w:spacing w:after="0" w:line="360" w:lineRule="auto"/>
        <w:rPr>
          <w:rFonts w:cs="Arial"/>
          <w:sz w:val="20"/>
          <w:szCs w:val="20"/>
        </w:rPr>
      </w:pPr>
      <w:r w:rsidRPr="0095140A">
        <w:rPr>
          <w:rFonts w:cs="Arial"/>
          <w:b/>
          <w:sz w:val="20"/>
          <w:szCs w:val="20"/>
        </w:rPr>
        <w:t>7</w:t>
      </w:r>
      <w:r w:rsidRPr="0095140A">
        <w:rPr>
          <w:rFonts w:cs="Arial"/>
          <w:sz w:val="20"/>
          <w:szCs w:val="20"/>
        </w:rPr>
        <w:t>.</w:t>
      </w:r>
    </w:p>
    <w:p w:rsidR="008B3783" w:rsidRPr="0095140A" w:rsidRDefault="008B3783" w:rsidP="00184120">
      <w:pPr>
        <w:rPr>
          <w:b/>
          <w:sz w:val="20"/>
          <w:szCs w:val="20"/>
        </w:rPr>
      </w:pPr>
      <w:r w:rsidRPr="009C0595">
        <w:rPr>
          <w:noProof/>
          <w:sz w:val="20"/>
          <w:szCs w:val="20"/>
          <w:lang w:eastAsia="tr-TR"/>
        </w:rPr>
        <w:pict>
          <v:shape id="Resim 13" o:spid="_x0000_i1026" type="#_x0000_t75" style="width:229.5pt;height:219.75pt;visibility:visible">
            <v:imagedata r:id="rId10" o:title=""/>
          </v:shape>
        </w:pict>
      </w:r>
    </w:p>
    <w:p w:rsidR="008B3783" w:rsidRPr="0095140A" w:rsidRDefault="008B3783" w:rsidP="00482973">
      <w:pPr>
        <w:rPr>
          <w:rFonts w:cs="Arial"/>
          <w:sz w:val="20"/>
          <w:szCs w:val="20"/>
        </w:rPr>
      </w:pPr>
      <w:r w:rsidRPr="0095140A">
        <w:rPr>
          <w:rFonts w:cs="Arial"/>
          <w:b/>
          <w:sz w:val="20"/>
          <w:szCs w:val="20"/>
        </w:rPr>
        <w:t>8.</w:t>
      </w:r>
      <w:r w:rsidRPr="0095140A">
        <w:rPr>
          <w:rFonts w:cs="Arial"/>
          <w:sz w:val="20"/>
          <w:szCs w:val="20"/>
        </w:rPr>
        <w:t xml:space="preserve">   I.Yarı saydam maddeler ışığın bir kısmını geçirir.</w:t>
      </w:r>
      <w:r w:rsidRPr="0095140A">
        <w:rPr>
          <w:rFonts w:cs="Arial"/>
          <w:sz w:val="20"/>
          <w:szCs w:val="20"/>
        </w:rPr>
        <w:br/>
        <w:t xml:space="preserve">     II. Işık doğrusal yayılır.</w:t>
      </w:r>
      <w:r w:rsidRPr="0095140A">
        <w:rPr>
          <w:rFonts w:cs="Arial"/>
          <w:sz w:val="20"/>
          <w:szCs w:val="20"/>
        </w:rPr>
        <w:br/>
        <w:t xml:space="preserve">     III. Opak maddeler ışığı geçirmez.</w:t>
      </w:r>
    </w:p>
    <w:p w:rsidR="008B3783" w:rsidRPr="0095140A" w:rsidRDefault="008B3783" w:rsidP="00676CA6">
      <w:pPr>
        <w:rPr>
          <w:rFonts w:cs="Arial"/>
          <w:b/>
          <w:sz w:val="20"/>
          <w:szCs w:val="20"/>
        </w:rPr>
      </w:pPr>
      <w:r w:rsidRPr="0095140A">
        <w:rPr>
          <w:rFonts w:cs="Arial"/>
          <w:b/>
          <w:sz w:val="20"/>
          <w:szCs w:val="20"/>
        </w:rPr>
        <w:t>Tam gölgenin oluşmasını sağlayan durum ya da durumlar hangileridir?</w:t>
      </w:r>
    </w:p>
    <w:p w:rsidR="008B3783" w:rsidRPr="0095140A" w:rsidRDefault="008B3783" w:rsidP="00676CA6">
      <w:pPr>
        <w:spacing w:line="360" w:lineRule="auto"/>
        <w:rPr>
          <w:rFonts w:cs="Arial"/>
          <w:sz w:val="20"/>
          <w:szCs w:val="20"/>
        </w:rPr>
      </w:pPr>
      <w:r w:rsidRPr="0095140A">
        <w:rPr>
          <w:rFonts w:cs="Arial"/>
          <w:b/>
          <w:sz w:val="20"/>
          <w:szCs w:val="20"/>
        </w:rPr>
        <w:t xml:space="preserve">A) </w:t>
      </w:r>
      <w:r w:rsidRPr="0095140A">
        <w:rPr>
          <w:rFonts w:cs="Arial"/>
          <w:sz w:val="20"/>
          <w:szCs w:val="20"/>
        </w:rPr>
        <w:t>I ve II</w:t>
      </w:r>
      <w:r w:rsidRPr="0095140A">
        <w:rPr>
          <w:rFonts w:cs="Arial"/>
          <w:b/>
          <w:sz w:val="20"/>
          <w:szCs w:val="20"/>
        </w:rPr>
        <w:t xml:space="preserve">    B) </w:t>
      </w:r>
      <w:r w:rsidRPr="0095140A">
        <w:rPr>
          <w:rFonts w:cs="Arial"/>
          <w:sz w:val="20"/>
          <w:szCs w:val="20"/>
        </w:rPr>
        <w:t>II ve III</w:t>
      </w:r>
      <w:r w:rsidRPr="0095140A">
        <w:rPr>
          <w:rFonts w:cs="Arial"/>
          <w:b/>
          <w:sz w:val="20"/>
          <w:szCs w:val="20"/>
        </w:rPr>
        <w:t xml:space="preserve">   C)</w:t>
      </w:r>
      <w:r w:rsidRPr="0095140A">
        <w:rPr>
          <w:rFonts w:cs="Arial"/>
          <w:sz w:val="20"/>
          <w:szCs w:val="20"/>
        </w:rPr>
        <w:t>Yalnız III</w:t>
      </w:r>
      <w:r w:rsidRPr="0095140A">
        <w:rPr>
          <w:rFonts w:cs="Arial"/>
          <w:b/>
          <w:sz w:val="20"/>
          <w:szCs w:val="20"/>
        </w:rPr>
        <w:t xml:space="preserve">    D)</w:t>
      </w:r>
      <w:r w:rsidRPr="0095140A">
        <w:rPr>
          <w:rFonts w:cs="Arial"/>
          <w:sz w:val="20"/>
          <w:szCs w:val="20"/>
        </w:rPr>
        <w:t>Yalnız II</w:t>
      </w:r>
    </w:p>
    <w:tbl>
      <w:tblPr>
        <w:tblW w:w="0" w:type="auto"/>
        <w:tblLook w:val="00A0"/>
      </w:tblPr>
      <w:tblGrid>
        <w:gridCol w:w="2885"/>
        <w:gridCol w:w="385"/>
        <w:gridCol w:w="2019"/>
        <w:gridCol w:w="99"/>
      </w:tblGrid>
      <w:tr w:rsidR="008B3783" w:rsidRPr="009C0595" w:rsidTr="009C0595">
        <w:trPr>
          <w:gridAfter w:val="1"/>
          <w:wAfter w:w="84" w:type="dxa"/>
          <w:trHeight w:val="1821"/>
        </w:trPr>
        <w:tc>
          <w:tcPr>
            <w:tcW w:w="2241" w:type="dxa"/>
          </w:tcPr>
          <w:p w:rsidR="008B3783" w:rsidRPr="009C0595" w:rsidRDefault="008B3783" w:rsidP="009C0595">
            <w:pPr>
              <w:spacing w:after="0" w:line="360" w:lineRule="auto"/>
              <w:rPr>
                <w:rFonts w:cs="Arial"/>
                <w:sz w:val="20"/>
                <w:szCs w:val="20"/>
              </w:rPr>
            </w:pPr>
            <w:r w:rsidRPr="009C0595">
              <w:rPr>
                <w:rFonts w:cs="Arial"/>
                <w:noProof/>
                <w:sz w:val="20"/>
                <w:szCs w:val="20"/>
                <w:lang w:eastAsia="tr-TR"/>
              </w:rPr>
              <w:pict>
                <v:shape id="Resim 3" o:spid="_x0000_i1027" type="#_x0000_t75" style="width:99pt;height:132.75pt;visibility:visible">
                  <v:imagedata r:id="rId11" o:title=""/>
                </v:shape>
              </w:pict>
            </w:r>
          </w:p>
        </w:tc>
        <w:tc>
          <w:tcPr>
            <w:tcW w:w="2908" w:type="dxa"/>
            <w:gridSpan w:val="2"/>
          </w:tcPr>
          <w:p w:rsidR="008B3783" w:rsidRPr="009C0595" w:rsidRDefault="008B3783" w:rsidP="009C0595">
            <w:pPr>
              <w:spacing w:after="0"/>
              <w:rPr>
                <w:rFonts w:cs="Arial"/>
                <w:sz w:val="20"/>
                <w:szCs w:val="20"/>
              </w:rPr>
            </w:pPr>
            <w:r w:rsidRPr="009C0595">
              <w:rPr>
                <w:b/>
                <w:sz w:val="20"/>
                <w:szCs w:val="20"/>
              </w:rPr>
              <w:t>9.</w:t>
            </w:r>
            <w:r w:rsidRPr="009C0595">
              <w:rPr>
                <w:sz w:val="20"/>
                <w:szCs w:val="20"/>
              </w:rPr>
              <w:t>5/A sınıfı öğrencisi Rumeysa iki çiviyi aralarından 1 TL geçecek şekilde bir tahtaya çakmıştır. Parayı tahta maşa ile tutup ısıttığında paranın çivilerin arasından geçemediğini gözlemlemiştir.</w:t>
            </w:r>
            <w:r w:rsidRPr="009C0595">
              <w:rPr>
                <w:b/>
                <w:sz w:val="20"/>
                <w:szCs w:val="20"/>
              </w:rPr>
              <w:t xml:space="preserve"> Rumeysa bu deneyin sonunda aşağıdaki yorumlardan hangisini yapabilir?</w:t>
            </w:r>
          </w:p>
        </w:tc>
      </w:tr>
      <w:tr w:rsidR="008B3783" w:rsidRPr="009C0595" w:rsidTr="009C0595">
        <w:trPr>
          <w:gridAfter w:val="1"/>
          <w:wAfter w:w="84" w:type="dxa"/>
          <w:trHeight w:val="1127"/>
        </w:trPr>
        <w:tc>
          <w:tcPr>
            <w:tcW w:w="2241" w:type="dxa"/>
          </w:tcPr>
          <w:p w:rsidR="008B3783" w:rsidRPr="009C0595" w:rsidRDefault="008B3783" w:rsidP="009C0595">
            <w:pPr>
              <w:pStyle w:val="ListParagraph"/>
              <w:numPr>
                <w:ilvl w:val="0"/>
                <w:numId w:val="6"/>
              </w:numPr>
              <w:spacing w:after="0"/>
              <w:rPr>
                <w:sz w:val="20"/>
                <w:szCs w:val="20"/>
              </w:rPr>
            </w:pPr>
            <w:r w:rsidRPr="009C0595">
              <w:rPr>
                <w:sz w:val="20"/>
                <w:szCs w:val="20"/>
              </w:rPr>
              <w:t>Para ortama ısı vermiştir.</w:t>
            </w:r>
          </w:p>
          <w:p w:rsidR="008B3783" w:rsidRPr="009C0595" w:rsidRDefault="008B3783" w:rsidP="009C0595">
            <w:pPr>
              <w:pStyle w:val="ListParagraph"/>
              <w:numPr>
                <w:ilvl w:val="0"/>
                <w:numId w:val="6"/>
              </w:numPr>
              <w:spacing w:after="0"/>
              <w:rPr>
                <w:sz w:val="20"/>
                <w:szCs w:val="20"/>
              </w:rPr>
            </w:pPr>
            <w:r w:rsidRPr="009C0595">
              <w:rPr>
                <w:sz w:val="20"/>
                <w:szCs w:val="20"/>
              </w:rPr>
              <w:t>Paranın sıcaklığı azalmıştır.</w:t>
            </w:r>
          </w:p>
          <w:p w:rsidR="008B3783" w:rsidRPr="009C0595" w:rsidRDefault="008B3783" w:rsidP="009C0595">
            <w:pPr>
              <w:spacing w:after="0" w:line="36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2908" w:type="dxa"/>
            <w:gridSpan w:val="2"/>
          </w:tcPr>
          <w:p w:rsidR="008B3783" w:rsidRPr="009C0595" w:rsidRDefault="008B3783" w:rsidP="009C0595">
            <w:pPr>
              <w:pStyle w:val="ListParagraph"/>
              <w:numPr>
                <w:ilvl w:val="0"/>
                <w:numId w:val="6"/>
              </w:numPr>
              <w:spacing w:after="0"/>
              <w:rPr>
                <w:sz w:val="20"/>
                <w:szCs w:val="20"/>
              </w:rPr>
            </w:pPr>
            <w:r w:rsidRPr="009C0595">
              <w:rPr>
                <w:sz w:val="20"/>
                <w:szCs w:val="20"/>
              </w:rPr>
              <w:t>Para genleşmiştir.</w:t>
            </w:r>
          </w:p>
          <w:p w:rsidR="008B3783" w:rsidRPr="009C0595" w:rsidRDefault="008B3783" w:rsidP="009C0595">
            <w:pPr>
              <w:pStyle w:val="ListParagraph"/>
              <w:spacing w:after="0"/>
              <w:rPr>
                <w:sz w:val="20"/>
                <w:szCs w:val="20"/>
              </w:rPr>
            </w:pPr>
          </w:p>
          <w:p w:rsidR="008B3783" w:rsidRPr="009C0595" w:rsidRDefault="008B3783" w:rsidP="009C0595">
            <w:pPr>
              <w:pStyle w:val="ListParagraph"/>
              <w:numPr>
                <w:ilvl w:val="0"/>
                <w:numId w:val="6"/>
              </w:numPr>
              <w:spacing w:after="0"/>
              <w:rPr>
                <w:b/>
                <w:sz w:val="20"/>
                <w:szCs w:val="20"/>
              </w:rPr>
            </w:pPr>
            <w:r w:rsidRPr="009C0595">
              <w:rPr>
                <w:sz w:val="20"/>
                <w:szCs w:val="20"/>
              </w:rPr>
              <w:t>Paranın boyutları küçülmüştür.</w:t>
            </w:r>
          </w:p>
          <w:p w:rsidR="008B3783" w:rsidRPr="009C0595" w:rsidRDefault="008B3783" w:rsidP="009C0595">
            <w:pPr>
              <w:spacing w:after="0" w:line="360" w:lineRule="auto"/>
              <w:rPr>
                <w:rFonts w:cs="Arial"/>
                <w:sz w:val="20"/>
                <w:szCs w:val="20"/>
              </w:rPr>
            </w:pPr>
          </w:p>
        </w:tc>
      </w:tr>
      <w:tr w:rsidR="008B3783" w:rsidRPr="009C0595" w:rsidTr="009C05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656" w:type="dxa"/>
            <w:gridSpan w:val="2"/>
          </w:tcPr>
          <w:p w:rsidR="008B3783" w:rsidRPr="009C0595" w:rsidRDefault="008B3783" w:rsidP="009C0595">
            <w:pPr>
              <w:spacing w:after="0" w:line="360" w:lineRule="auto"/>
              <w:rPr>
                <w:rFonts w:cs="Arial"/>
                <w:b/>
                <w:sz w:val="20"/>
                <w:szCs w:val="20"/>
              </w:rPr>
            </w:pPr>
            <w:r w:rsidRPr="009C0595">
              <w:rPr>
                <w:rFonts w:cs="Arial"/>
                <w:b/>
                <w:sz w:val="20"/>
                <w:szCs w:val="20"/>
              </w:rPr>
              <w:t>10)</w:t>
            </w:r>
            <w:r w:rsidRPr="009C0595">
              <w:rPr>
                <w:rFonts w:cs="Arial"/>
                <w:noProof/>
                <w:sz w:val="20"/>
                <w:szCs w:val="20"/>
                <w:lang w:eastAsia="tr-TR"/>
              </w:rPr>
              <w:t xml:space="preserve"> </w:t>
            </w:r>
            <w:r w:rsidRPr="009C0595">
              <w:rPr>
                <w:rFonts w:cs="Arial"/>
                <w:noProof/>
                <w:sz w:val="20"/>
                <w:szCs w:val="20"/>
                <w:lang w:eastAsia="tr-TR"/>
              </w:rPr>
              <w:pict>
                <v:shape id="Resim 4" o:spid="_x0000_i1028" type="#_x0000_t75" style="width:150.75pt;height:113.25pt;visibility:visible">
                  <v:imagedata r:id="rId12" o:title=""/>
                </v:shape>
              </w:pict>
            </w:r>
          </w:p>
        </w:tc>
        <w:tc>
          <w:tcPr>
            <w:tcW w:w="2656" w:type="dxa"/>
            <w:gridSpan w:val="2"/>
          </w:tcPr>
          <w:p w:rsidR="008B3783" w:rsidRPr="009C0595" w:rsidRDefault="008B3783" w:rsidP="009C0595">
            <w:pPr>
              <w:spacing w:after="0"/>
              <w:rPr>
                <w:rFonts w:cs="Arial"/>
                <w:sz w:val="20"/>
                <w:szCs w:val="20"/>
              </w:rPr>
            </w:pPr>
            <w:r w:rsidRPr="009C0595">
              <w:rPr>
                <w:rFonts w:cs="Arial"/>
                <w:sz w:val="20"/>
                <w:szCs w:val="20"/>
              </w:rPr>
              <w:t>5/A sınıfı öğrencilerinden Nazlı ve İclal yanmakta olan muma pipetle bakmaya çalışıyorlar. Nazlı pipetini bükerek İclal ise düz tutarak mumun ışığına bakıyor. Bu durum ile ilgili aşağıdakilerden hangisi doğrudur?</w:t>
            </w:r>
          </w:p>
        </w:tc>
      </w:tr>
      <w:tr w:rsidR="008B3783" w:rsidRPr="009C0595" w:rsidTr="009C059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2656" w:type="dxa"/>
            <w:gridSpan w:val="2"/>
          </w:tcPr>
          <w:p w:rsidR="008B3783" w:rsidRPr="009C0595" w:rsidRDefault="008B3783" w:rsidP="009C0595">
            <w:pPr>
              <w:spacing w:after="0"/>
              <w:rPr>
                <w:rFonts w:cs="Arial"/>
                <w:sz w:val="20"/>
                <w:szCs w:val="20"/>
              </w:rPr>
            </w:pPr>
            <w:r w:rsidRPr="009C0595">
              <w:rPr>
                <w:rFonts w:cs="Arial"/>
                <w:b/>
                <w:sz w:val="20"/>
                <w:szCs w:val="20"/>
              </w:rPr>
              <w:t>A)</w:t>
            </w:r>
            <w:r w:rsidRPr="009C0595">
              <w:rPr>
                <w:rFonts w:cs="Arial"/>
                <w:sz w:val="20"/>
                <w:szCs w:val="20"/>
              </w:rPr>
              <w:t xml:space="preserve"> Nazlı mum ışığını görebilir İclal göremez.</w:t>
            </w:r>
          </w:p>
          <w:p w:rsidR="008B3783" w:rsidRPr="009C0595" w:rsidRDefault="008B3783" w:rsidP="009C0595">
            <w:pPr>
              <w:spacing w:after="0"/>
              <w:rPr>
                <w:rFonts w:cs="Arial"/>
                <w:sz w:val="20"/>
                <w:szCs w:val="20"/>
              </w:rPr>
            </w:pPr>
            <w:r w:rsidRPr="009C0595">
              <w:rPr>
                <w:rFonts w:cs="Arial"/>
                <w:b/>
                <w:sz w:val="20"/>
                <w:szCs w:val="20"/>
              </w:rPr>
              <w:t>B)</w:t>
            </w:r>
            <w:r w:rsidRPr="009C0595">
              <w:rPr>
                <w:rFonts w:cs="Arial"/>
                <w:sz w:val="20"/>
                <w:szCs w:val="20"/>
              </w:rPr>
              <w:t xml:space="preserve"> Nazlı mum ışığını görebilir icmal göremez.</w:t>
            </w:r>
          </w:p>
          <w:p w:rsidR="008B3783" w:rsidRPr="009C0595" w:rsidRDefault="008B3783" w:rsidP="009C0595">
            <w:pPr>
              <w:pStyle w:val="ListParagraph"/>
              <w:spacing w:after="0"/>
              <w:rPr>
                <w:rFonts w:cs="Arial"/>
                <w:sz w:val="20"/>
                <w:szCs w:val="20"/>
              </w:rPr>
            </w:pPr>
          </w:p>
        </w:tc>
        <w:tc>
          <w:tcPr>
            <w:tcW w:w="2656" w:type="dxa"/>
            <w:gridSpan w:val="2"/>
          </w:tcPr>
          <w:p w:rsidR="008B3783" w:rsidRPr="009C0595" w:rsidRDefault="008B3783" w:rsidP="009C0595">
            <w:pPr>
              <w:spacing w:after="0"/>
              <w:rPr>
                <w:rFonts w:cs="Arial"/>
                <w:sz w:val="20"/>
                <w:szCs w:val="20"/>
              </w:rPr>
            </w:pPr>
            <w:r w:rsidRPr="009C0595">
              <w:rPr>
                <w:rFonts w:cs="Arial"/>
                <w:b/>
                <w:sz w:val="20"/>
                <w:szCs w:val="20"/>
              </w:rPr>
              <w:t>C)</w:t>
            </w:r>
            <w:r w:rsidRPr="009C0595">
              <w:rPr>
                <w:rFonts w:cs="Arial"/>
                <w:sz w:val="20"/>
                <w:szCs w:val="20"/>
              </w:rPr>
              <w:t xml:space="preserve"> Nazlı mum ışığını görebilir İclal göremez.</w:t>
            </w:r>
          </w:p>
          <w:p w:rsidR="008B3783" w:rsidRPr="009C0595" w:rsidRDefault="008B3783" w:rsidP="009C0595">
            <w:pPr>
              <w:spacing w:after="0"/>
              <w:rPr>
                <w:rFonts w:cs="Arial"/>
                <w:sz w:val="20"/>
                <w:szCs w:val="20"/>
              </w:rPr>
            </w:pPr>
            <w:r w:rsidRPr="009C0595">
              <w:rPr>
                <w:rFonts w:cs="Arial"/>
                <w:b/>
                <w:sz w:val="20"/>
                <w:szCs w:val="20"/>
              </w:rPr>
              <w:t xml:space="preserve">D) </w:t>
            </w:r>
            <w:r w:rsidRPr="009C0595">
              <w:rPr>
                <w:rFonts w:cs="Arial"/>
                <w:sz w:val="20"/>
                <w:szCs w:val="20"/>
              </w:rPr>
              <w:t>Nazlı mum ışığını görebilir İclal göremez.</w:t>
            </w:r>
          </w:p>
          <w:p w:rsidR="008B3783" w:rsidRPr="009C0595" w:rsidRDefault="008B3783" w:rsidP="009C0595">
            <w:pPr>
              <w:spacing w:after="0"/>
              <w:rPr>
                <w:rFonts w:cs="Arial"/>
                <w:sz w:val="20"/>
                <w:szCs w:val="20"/>
              </w:rPr>
            </w:pPr>
          </w:p>
        </w:tc>
      </w:tr>
    </w:tbl>
    <w:p w:rsidR="008B3783" w:rsidRPr="0095140A" w:rsidRDefault="008B3783" w:rsidP="005D3E25">
      <w:pPr>
        <w:spacing w:line="360" w:lineRule="auto"/>
        <w:ind w:left="1416" w:firstLine="708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……………..</w:t>
      </w:r>
    </w:p>
    <w:sectPr w:rsidR="008B3783" w:rsidRPr="0095140A" w:rsidSect="00DB5E27">
      <w:pgSz w:w="11906" w:h="16838"/>
      <w:pgMar w:top="426" w:right="426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6942"/>
    <w:multiLevelType w:val="hybridMultilevel"/>
    <w:tmpl w:val="D264CFB0"/>
    <w:lvl w:ilvl="0" w:tplc="868AF26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5B1E8D"/>
    <w:multiLevelType w:val="hybridMultilevel"/>
    <w:tmpl w:val="DBCA7FCA"/>
    <w:lvl w:ilvl="0" w:tplc="6BB8D4E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795341"/>
    <w:multiLevelType w:val="hybridMultilevel"/>
    <w:tmpl w:val="B7FE1DF4"/>
    <w:lvl w:ilvl="0" w:tplc="7E8C44D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BF179E"/>
    <w:multiLevelType w:val="hybridMultilevel"/>
    <w:tmpl w:val="2E169026"/>
    <w:lvl w:ilvl="0" w:tplc="313AEA4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83F610C8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46B26B4F"/>
    <w:multiLevelType w:val="hybridMultilevel"/>
    <w:tmpl w:val="AC64FFD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57B7756"/>
    <w:multiLevelType w:val="hybridMultilevel"/>
    <w:tmpl w:val="C5481012"/>
    <w:lvl w:ilvl="0" w:tplc="DC16D47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17263FF"/>
    <w:multiLevelType w:val="hybridMultilevel"/>
    <w:tmpl w:val="89D07732"/>
    <w:lvl w:ilvl="0" w:tplc="2786956E">
      <w:start w:val="1"/>
      <w:numFmt w:val="lowerLetter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FF95256"/>
    <w:multiLevelType w:val="hybridMultilevel"/>
    <w:tmpl w:val="F7D0807E"/>
    <w:lvl w:ilvl="0" w:tplc="01F45E1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5E27"/>
    <w:rsid w:val="00095001"/>
    <w:rsid w:val="00184120"/>
    <w:rsid w:val="00184908"/>
    <w:rsid w:val="001B2594"/>
    <w:rsid w:val="001C6026"/>
    <w:rsid w:val="00241C24"/>
    <w:rsid w:val="00395D04"/>
    <w:rsid w:val="003D02EA"/>
    <w:rsid w:val="004037C0"/>
    <w:rsid w:val="004409AA"/>
    <w:rsid w:val="00482973"/>
    <w:rsid w:val="0059261A"/>
    <w:rsid w:val="005D3E25"/>
    <w:rsid w:val="00676CA6"/>
    <w:rsid w:val="006A3776"/>
    <w:rsid w:val="00891FD2"/>
    <w:rsid w:val="008B3783"/>
    <w:rsid w:val="008C4609"/>
    <w:rsid w:val="0095140A"/>
    <w:rsid w:val="009C0595"/>
    <w:rsid w:val="00A36FBE"/>
    <w:rsid w:val="00A975D9"/>
    <w:rsid w:val="00B13572"/>
    <w:rsid w:val="00B535EF"/>
    <w:rsid w:val="00CC7592"/>
    <w:rsid w:val="00DB5E27"/>
    <w:rsid w:val="00DB68C7"/>
    <w:rsid w:val="00E94A52"/>
    <w:rsid w:val="00F23417"/>
    <w:rsid w:val="00FB29F4"/>
    <w:rsid w:val="00FC2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61A"/>
    <w:pPr>
      <w:spacing w:after="200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B5E27"/>
    <w:pPr>
      <w:ind w:left="720"/>
      <w:contextualSpacing/>
    </w:pPr>
  </w:style>
  <w:style w:type="table" w:styleId="TableGrid">
    <w:name w:val="Table Grid"/>
    <w:basedOn w:val="TableNormal"/>
    <w:uiPriority w:val="99"/>
    <w:rsid w:val="00A36FB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B29F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B29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155</TotalTime>
  <Pages>2</Pages>
  <Words>793</Words>
  <Characters>4525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OSMANKAPLAN</dc:creator>
  <cp:keywords/>
  <dc:description/>
  <cp:lastModifiedBy>fatih</cp:lastModifiedBy>
  <cp:revision>9</cp:revision>
  <dcterms:created xsi:type="dcterms:W3CDTF">2016-03-11T08:59:00Z</dcterms:created>
  <dcterms:modified xsi:type="dcterms:W3CDTF">2016-03-12T19:14:00Z</dcterms:modified>
</cp:coreProperties>
</file>